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3B33CE9E"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w:t>
      </w:r>
      <w:r w:rsidR="00B30161">
        <w:rPr>
          <w:rFonts w:ascii="Arial" w:eastAsia="Arial Unicode MS" w:hAnsi="Arial" w:cs="Arial"/>
          <w:b/>
          <w:bCs/>
          <w:color w:val="000000"/>
          <w:sz w:val="24"/>
          <w:lang w:eastAsia="ja-JP"/>
        </w:rPr>
        <w:t>5</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w:t>
      </w:r>
      <w:r w:rsidR="00987938">
        <w:rPr>
          <w:rFonts w:ascii="Arial" w:eastAsia="SimSun" w:hAnsi="Arial"/>
          <w:b/>
          <w:i/>
          <w:noProof/>
          <w:sz w:val="28"/>
        </w:rPr>
        <w:t>2592</w:t>
      </w:r>
    </w:p>
    <w:p w14:paraId="7CB45193" w14:textId="05A1F259" w:rsidR="001E41F3" w:rsidRDefault="00B30161" w:rsidP="00CE29FA">
      <w:pPr>
        <w:pStyle w:val="CRCoverPage"/>
        <w:outlineLvl w:val="0"/>
        <w:rPr>
          <w:b/>
          <w:noProof/>
          <w:sz w:val="24"/>
        </w:rPr>
      </w:pPr>
      <w:r>
        <w:rPr>
          <w:rFonts w:eastAsia="Arial Unicode MS" w:cs="Arial"/>
          <w:b/>
          <w:bCs/>
          <w:color w:val="000000"/>
          <w:sz w:val="24"/>
          <w:lang w:eastAsia="ja-JP"/>
        </w:rPr>
        <w:t>Athens, Greece,</w:t>
      </w:r>
      <w:r>
        <w:rPr>
          <w:rFonts w:ascii="맑은 고딕" w:eastAsia="맑은 고딕" w:hAnsi="맑은 고딕" w:cs="맑은 고딕"/>
          <w:b/>
          <w:bCs/>
          <w:color w:val="000000"/>
          <w:sz w:val="24"/>
          <w:lang w:eastAsia="ko-KR"/>
        </w:rPr>
        <w:t xml:space="preserve"> February</w:t>
      </w:r>
      <w:r w:rsidR="00CE29FA">
        <w:rPr>
          <w:rFonts w:eastAsia="Arial Unicode MS" w:cs="Arial"/>
          <w:b/>
          <w:bCs/>
          <w:color w:val="000000"/>
          <w:sz w:val="24"/>
          <w:lang w:eastAsia="ja-JP"/>
        </w:rPr>
        <w:t xml:space="preserve"> </w:t>
      </w:r>
      <w:r>
        <w:rPr>
          <w:rFonts w:eastAsia="Arial Unicode MS" w:cs="Arial"/>
          <w:b/>
          <w:bCs/>
          <w:color w:val="000000"/>
          <w:sz w:val="24"/>
          <w:lang w:eastAsia="ja-JP"/>
        </w:rPr>
        <w:t>20</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24</w:t>
      </w:r>
      <w:r w:rsidR="00265628" w:rsidRPr="00762963">
        <w:rPr>
          <w:rFonts w:eastAsia="Arial Unicode MS" w:cs="Arial"/>
          <w:b/>
          <w:bCs/>
          <w:color w:val="000000"/>
          <w:sz w:val="24"/>
          <w:lang w:eastAsia="ja-JP"/>
        </w:rPr>
        <w:t>, 202</w:t>
      </w:r>
      <w:r w:rsidR="002B0DDA">
        <w:rPr>
          <w:rFonts w:eastAsia="Arial Unicode MS" w:cs="Arial"/>
          <w:b/>
          <w:bCs/>
          <w:color w:val="000000"/>
          <w:sz w:val="24"/>
          <w:lang w:eastAsia="ja-JP"/>
        </w:rPr>
        <w:t>3</w:t>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2B0DDA">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74D80" w:rsidR="001E41F3" w:rsidRPr="00410371" w:rsidRDefault="00987938" w:rsidP="002B3593">
            <w:pPr>
              <w:pStyle w:val="CRCoverPage"/>
              <w:spacing w:after="0"/>
              <w:jc w:val="center"/>
              <w:rPr>
                <w:noProof/>
              </w:rPr>
            </w:pPr>
            <w:r>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14179" w:rsidR="001E41F3" w:rsidRPr="00410371" w:rsidRDefault="003E46E2" w:rsidP="00E13F3D">
            <w:pPr>
              <w:pStyle w:val="CRCoverPage"/>
              <w:spacing w:after="0"/>
              <w:jc w:val="center"/>
              <w:rPr>
                <w:b/>
                <w:noProof/>
                <w:lang w:eastAsia="ko-KR"/>
              </w:rPr>
            </w:pPr>
            <w:r w:rsidRPr="0098793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6E748" w:rsidR="001E41F3" w:rsidRDefault="004C16BE">
            <w:pPr>
              <w:pStyle w:val="CRCoverPage"/>
              <w:spacing w:after="0"/>
              <w:ind w:left="100"/>
              <w:rPr>
                <w:noProof/>
              </w:rPr>
            </w:pPr>
            <w:r>
              <w:t>KI#</w:t>
            </w:r>
            <w:r w:rsidR="00D671F8">
              <w:t>1</w:t>
            </w:r>
            <w:r>
              <w:t xml:space="preserve">: </w:t>
            </w:r>
            <w:r w:rsidR="00D671F8">
              <w:t xml:space="preserve">Update for </w:t>
            </w:r>
            <w:r w:rsidR="00B30161">
              <w:t>transferring</w:t>
            </w:r>
            <w:r w:rsidR="00D671F8">
              <w:t xml:space="preserve"> analytics feedback </w:t>
            </w:r>
            <w:r w:rsidR="00B30161">
              <w:t>to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78EF4"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w:t>
            </w:r>
            <w:r w:rsidR="00B30161">
              <w:rPr>
                <w:noProof/>
              </w:rPr>
              <w:t>2</w:t>
            </w:r>
            <w:r>
              <w:rPr>
                <w:noProof/>
              </w:rPr>
              <w:t>-</w:t>
            </w:r>
            <w:r>
              <w:rPr>
                <w:noProof/>
              </w:rPr>
              <w:fldChar w:fldCharType="end"/>
            </w:r>
            <w:r w:rsidR="00B3016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48BA0D92" w14:textId="22F29CE5" w:rsidR="001451E9" w:rsidRDefault="00732346" w:rsidP="001451E9">
            <w:pPr>
              <w:pStyle w:val="B2"/>
              <w:rPr>
                <w:i/>
                <w:iCs/>
              </w:rPr>
            </w:pPr>
            <w:r w:rsidRPr="001451E9">
              <w:rPr>
                <w:i/>
                <w:iCs/>
              </w:rPr>
              <w:t>“</w:t>
            </w:r>
            <w:r w:rsidR="001451E9" w:rsidRPr="001451E9">
              <w:rPr>
                <w:i/>
                <w:iCs/>
              </w:rPr>
              <w:t>-</w:t>
            </w:r>
            <w:r w:rsidR="001451E9" w:rsidRPr="001451E9">
              <w:rPr>
                <w:i/>
                <w:iCs/>
              </w:rPr>
              <w:tab/>
              <w:t>The analytics consumer performs action that may consequently affect the ground truth data and may provide the accuracy feedback information that indicates whether the analytics consumer NF performs actions to AnLF.</w:t>
            </w:r>
          </w:p>
          <w:p w14:paraId="5079C7E5" w14:textId="55178633" w:rsidR="001451E9" w:rsidRPr="001451E9" w:rsidRDefault="001451E9" w:rsidP="001451E9">
            <w:pPr>
              <w:pStyle w:val="B2"/>
              <w:rPr>
                <w:i/>
                <w:iCs/>
                <w:lang w:eastAsia="ko-KR"/>
              </w:rPr>
            </w:pPr>
            <w:r>
              <w:rPr>
                <w:i/>
                <w:iCs/>
                <w:lang w:eastAsia="ko-KR"/>
              </w:rPr>
              <w:t>…</w:t>
            </w:r>
          </w:p>
          <w:p w14:paraId="1203DE58" w14:textId="1BB4CC92" w:rsidR="0045763C" w:rsidRPr="001451E9" w:rsidRDefault="001451E9" w:rsidP="001451E9">
            <w:pPr>
              <w:pStyle w:val="B2"/>
              <w:rPr>
                <w:i/>
                <w:iCs/>
              </w:rPr>
            </w:pPr>
            <w:r w:rsidRPr="001451E9">
              <w:rPr>
                <w:i/>
                <w:iCs/>
              </w:rPr>
              <w:t>-</w:t>
            </w:r>
            <w:r w:rsidRPr="001451E9">
              <w:rPr>
                <w:i/>
                <w:iCs/>
              </w:rPr>
              <w:tab/>
              <w:t>In the case of MTLF with accuracy checking capability, AnLF further forward the accuracy feedback information to MTLF, which is taken into account by MTLF to improve Accuracy Calculating.</w:t>
            </w:r>
            <w:r w:rsidR="00732346" w:rsidRPr="001451E9">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90EC1" w:rsidR="001E41F3" w:rsidRDefault="003E46E2" w:rsidP="003E46E2">
            <w:pPr>
              <w:pStyle w:val="CRCoverPage"/>
              <w:spacing w:after="0"/>
              <w:ind w:left="100"/>
              <w:rPr>
                <w:noProof/>
                <w:lang w:eastAsia="ko-KR"/>
              </w:rPr>
            </w:pPr>
            <w:r>
              <w:rPr>
                <w:noProof/>
                <w:lang w:eastAsia="ko-KR"/>
              </w:rPr>
              <w:t>This CR proposes to add accucacy feedback information</w:t>
            </w:r>
            <w:r w:rsidR="001451E9">
              <w:rPr>
                <w:noProof/>
                <w:lang w:eastAsia="ko-KR"/>
              </w:rPr>
              <w:t xml:space="preserve"> (i.e., analytics feedback information) </w:t>
            </w:r>
            <w:r>
              <w:rPr>
                <w:noProof/>
                <w:lang w:eastAsia="ko-KR"/>
              </w:rPr>
              <w:t>parameter to Nnwdaf_</w:t>
            </w:r>
            <w:r w:rsidR="001451E9">
              <w:rPr>
                <w:noProof/>
                <w:lang w:eastAsia="ko-KR"/>
              </w:rPr>
              <w:t>MLModelProvision</w:t>
            </w:r>
            <w:r>
              <w:rPr>
                <w:noProof/>
                <w:lang w:eastAsia="ko-KR"/>
              </w:rPr>
              <w:t xml:space="preserve">_Subscribe </w:t>
            </w:r>
            <w:r w:rsidR="004B4D48">
              <w:rPr>
                <w:noProof/>
                <w:lang w:eastAsia="ko-KR"/>
              </w:rPr>
              <w:t xml:space="preserve">and Nnwdaf_MLModel_Info </w:t>
            </w:r>
            <w:r>
              <w:rPr>
                <w:noProof/>
                <w:lang w:eastAsia="ko-KR"/>
              </w:rPr>
              <w:t xml:space="preserve">service operation, and to enhance the description of procedures for </w:t>
            </w:r>
            <w:r w:rsidR="001451E9">
              <w:rPr>
                <w:noProof/>
                <w:lang w:eastAsia="ko-KR"/>
              </w:rPr>
              <w:t>ML model provisioning</w:t>
            </w:r>
            <w:r>
              <w:rPr>
                <w:noProof/>
                <w:lang w:eastAsia="ko-KR"/>
              </w:rPr>
              <w:t xml:space="preserv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1C1E5" w:rsidR="001E41F3" w:rsidRDefault="00F20629">
            <w:pPr>
              <w:pStyle w:val="CRCoverPage"/>
              <w:spacing w:after="0"/>
              <w:ind w:left="100"/>
              <w:rPr>
                <w:noProof/>
              </w:rPr>
            </w:pPr>
            <w:r>
              <w:rPr>
                <w:noProof/>
              </w:rPr>
              <w:t>6.</w:t>
            </w:r>
            <w:r w:rsidR="006B5544">
              <w:rPr>
                <w:noProof/>
              </w:rPr>
              <w:t xml:space="preserve">2A.1, </w:t>
            </w:r>
            <w:r w:rsidR="00CC1770">
              <w:rPr>
                <w:noProof/>
              </w:rPr>
              <w:t xml:space="preserve">6.2A.2, </w:t>
            </w:r>
            <w:r w:rsidR="00255229">
              <w:rPr>
                <w:noProof/>
              </w:rPr>
              <w:t xml:space="preserve">6.2A.3, </w:t>
            </w:r>
            <w:r w:rsidR="00CC1770">
              <w:rPr>
                <w:noProof/>
              </w:rPr>
              <w:t>7.5.2</w:t>
            </w:r>
            <w:r w:rsidR="004B4D48">
              <w:rPr>
                <w:noProof/>
              </w:rPr>
              <w:t>,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E4AA5"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049D4FD6" w14:textId="77777777" w:rsidR="001451E9" w:rsidRDefault="001451E9" w:rsidP="001451E9">
      <w:pPr>
        <w:pStyle w:val="3"/>
        <w:rPr>
          <w:lang w:eastAsia="ko-KR"/>
        </w:rPr>
      </w:pPr>
      <w:bookmarkStart w:id="2" w:name="_Toc122419252"/>
      <w:bookmarkEnd w:id="1"/>
      <w:r>
        <w:rPr>
          <w:lang w:eastAsia="ko-KR"/>
        </w:rPr>
        <w:t>6.2A.1</w:t>
      </w:r>
      <w:r>
        <w:rPr>
          <w:lang w:eastAsia="ko-KR"/>
        </w:rPr>
        <w:tab/>
        <w:t>ML Model Subscribe/Unsubscribe</w:t>
      </w:r>
      <w:bookmarkEnd w:id="2"/>
    </w:p>
    <w:p w14:paraId="220C6C88" w14:textId="77777777" w:rsidR="001451E9" w:rsidRDefault="001451E9" w:rsidP="001451E9">
      <w:pPr>
        <w:rPr>
          <w:lang w:eastAsia="ko-KR"/>
        </w:rPr>
      </w:pPr>
      <w:r>
        <w:rPr>
          <w:lang w:eastAsia="ko-KR"/>
        </w:rPr>
        <w:t>The procedure in Figure 6.2A.1-1 is used by an NWDAF service consumer, i.e. an NWDAF containing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51AC6231" w14:textId="77777777" w:rsidR="001451E9" w:rsidRDefault="001451E9" w:rsidP="001451E9">
      <w:pPr>
        <w:pStyle w:val="TH"/>
        <w:rPr>
          <w:lang w:eastAsia="ko-KR"/>
        </w:rPr>
      </w:pPr>
      <w:r w:rsidRPr="00A744C4">
        <w:object w:dxaOrig="8490" w:dyaOrig="3990" w14:anchorId="56A7F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v:imagedata r:id="rId13" o:title=""/>
          </v:shape>
          <o:OLEObject Type="Embed" ProgID="Visio.Drawing.15" ShapeID="_x0000_i1025" DrawAspect="Content" ObjectID="_1737553395" r:id="rId14"/>
        </w:object>
      </w:r>
    </w:p>
    <w:p w14:paraId="5D3FC1E6" w14:textId="77777777" w:rsidR="001451E9" w:rsidRDefault="001451E9" w:rsidP="001451E9">
      <w:pPr>
        <w:pStyle w:val="TF"/>
        <w:rPr>
          <w:lang w:eastAsia="ko-KR"/>
        </w:rPr>
      </w:pPr>
      <w:r>
        <w:rPr>
          <w:lang w:eastAsia="ko-KR"/>
        </w:rPr>
        <w:t>Figure 6.2A.1-1: ML Model for analytics subscribe/unsubscribe</w:t>
      </w:r>
    </w:p>
    <w:p w14:paraId="71FE750F" w14:textId="77777777" w:rsidR="001451E9" w:rsidRDefault="001451E9" w:rsidP="001451E9">
      <w:pPr>
        <w:pStyle w:val="B1"/>
        <w:rPr>
          <w:lang w:eastAsia="ko-KR"/>
        </w:rPr>
      </w:pPr>
      <w:r>
        <w:rPr>
          <w:lang w:eastAsia="ko-KR"/>
        </w:rPr>
        <w:t> 1.</w:t>
      </w:r>
      <w:r>
        <w:rPr>
          <w:lang w:eastAsia="ko-KR"/>
        </w:rPr>
        <w:tab/>
        <w:t xml:space="preserve">The NWDAF service consumer (i.e. an NWDAF containing AnLF)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49DDBEDA" w14:textId="77777777" w:rsidR="001451E9" w:rsidRDefault="001451E9" w:rsidP="001451E9">
      <w:pPr>
        <w:pStyle w:val="B1"/>
        <w:rPr>
          <w:lang w:eastAsia="ko-KR"/>
        </w:rPr>
      </w:pPr>
      <w:r>
        <w:rPr>
          <w:lang w:eastAsia="ko-KR"/>
        </w:rPr>
        <w:tab/>
        <w:t>When a subscription for a trained ML model associated with an Analytics ID is received, the NWDAF containing MTLF may:</w:t>
      </w:r>
    </w:p>
    <w:p w14:paraId="5AEF9B84" w14:textId="77777777" w:rsidR="001451E9" w:rsidRDefault="001451E9" w:rsidP="001451E9">
      <w:pPr>
        <w:pStyle w:val="B2"/>
        <w:rPr>
          <w:lang w:eastAsia="ko-KR"/>
        </w:rPr>
      </w:pPr>
      <w:r>
        <w:rPr>
          <w:lang w:eastAsia="ko-KR"/>
        </w:rPr>
        <w:t>-</w:t>
      </w:r>
      <w:r>
        <w:rPr>
          <w:lang w:eastAsia="ko-KR"/>
        </w:rPr>
        <w:tab/>
        <w:t>determine whether existing trained ML Model(s) can be used for the subscription; or</w:t>
      </w:r>
    </w:p>
    <w:p w14:paraId="352E0D7E" w14:textId="77777777" w:rsidR="001451E9" w:rsidRDefault="001451E9" w:rsidP="001451E9">
      <w:pPr>
        <w:pStyle w:val="B2"/>
        <w:rPr>
          <w:lang w:eastAsia="ko-KR"/>
        </w:rPr>
      </w:pPr>
      <w:r>
        <w:rPr>
          <w:lang w:eastAsia="ko-KR"/>
        </w:rPr>
        <w:t>-</w:t>
      </w:r>
      <w:r>
        <w:rPr>
          <w:lang w:eastAsia="ko-KR"/>
        </w:rPr>
        <w:tab/>
        <w:t>determine whether triggering further training for the existing trained ML models is needed for the subscription.</w:t>
      </w:r>
    </w:p>
    <w:p w14:paraId="42C85BE3" w14:textId="77777777" w:rsidR="001451E9" w:rsidRDefault="001451E9" w:rsidP="001451E9">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B79E763" w14:textId="65ED3D03" w:rsidR="001451E9" w:rsidRDefault="001451E9" w:rsidP="001451E9">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ins w:id="3" w:author="ETRI" w:date="2023-02-08T10:48:00Z">
        <w:r w:rsidR="001937E1" w:rsidRPr="001937E1">
          <w:rPr>
            <w:lang w:eastAsia="zh-CN"/>
          </w:rPr>
          <w:t xml:space="preserve"> </w:t>
        </w:r>
        <w:r w:rsidR="001937E1">
          <w:rPr>
            <w:lang w:eastAsia="zh-CN"/>
          </w:rPr>
          <w:t xml:space="preserve">In addition, </w:t>
        </w:r>
        <w:r w:rsidR="001937E1">
          <w:rPr>
            <w:lang w:eastAsia="ko-KR"/>
          </w:rPr>
          <w:t>if</w:t>
        </w:r>
        <w:r w:rsidR="001937E1">
          <w:rPr>
            <w:rFonts w:eastAsia="SimSun"/>
            <w:lang w:eastAsia="zh-CN"/>
          </w:rPr>
          <w:t xml:space="preserve"> the NWDAF service consumer </w:t>
        </w:r>
      </w:ins>
      <w:ins w:id="4" w:author="ETRI" w:date="2023-02-09T14:26:00Z">
        <w:r w:rsidR="00146396">
          <w:rPr>
            <w:rFonts w:eastAsia="SimSun"/>
            <w:lang w:eastAsia="zh-CN"/>
          </w:rPr>
          <w:t>(</w:t>
        </w:r>
      </w:ins>
      <w:ins w:id="5" w:author="ETRI" w:date="2023-02-08T10:50:00Z">
        <w:r w:rsidR="001937E1">
          <w:rPr>
            <w:rFonts w:eastAsia="SimSun"/>
            <w:lang w:eastAsia="zh-CN"/>
          </w:rPr>
          <w:t>i</w:t>
        </w:r>
      </w:ins>
      <w:ins w:id="6" w:author="ETRI" w:date="2023-02-09T14:26:00Z">
        <w:r w:rsidR="00146396">
          <w:rPr>
            <w:rFonts w:eastAsia="SimSun"/>
            <w:lang w:eastAsia="zh-CN"/>
          </w:rPr>
          <w:t>.e.,</w:t>
        </w:r>
      </w:ins>
      <w:ins w:id="7" w:author="ETRI" w:date="2023-02-08T10:50:00Z">
        <w:r w:rsidR="001937E1">
          <w:rPr>
            <w:rFonts w:eastAsia="SimSun"/>
            <w:lang w:eastAsia="zh-CN"/>
          </w:rPr>
          <w:t xml:space="preserve"> an NWDAF containing AnLF</w:t>
        </w:r>
      </w:ins>
      <w:ins w:id="8" w:author="ETRI" w:date="2023-02-09T14:26:00Z">
        <w:r w:rsidR="00146396">
          <w:rPr>
            <w:rFonts w:eastAsia="SimSun"/>
            <w:lang w:eastAsia="zh-CN"/>
          </w:rPr>
          <w:t>)</w:t>
        </w:r>
      </w:ins>
      <w:ins w:id="9" w:author="ETRI" w:date="2023-02-08T10:50:00Z">
        <w:r w:rsidR="001937E1">
          <w:rPr>
            <w:rFonts w:eastAsia="SimSun"/>
            <w:lang w:eastAsia="zh-CN"/>
          </w:rPr>
          <w:t xml:space="preserve"> has received Analytics feedback information </w:t>
        </w:r>
      </w:ins>
      <w:ins w:id="10" w:author="ETRI" w:date="2023-02-08T10:51:00Z">
        <w:r w:rsidR="001937E1">
          <w:rPr>
            <w:rFonts w:eastAsia="SimSun"/>
            <w:lang w:eastAsia="zh-CN"/>
          </w:rPr>
          <w:t>according to the provisioned ML model</w:t>
        </w:r>
      </w:ins>
      <w:ins w:id="11" w:author="ETRI" w:date="2023-02-08T10:52:00Z">
        <w:r w:rsidR="001937E1">
          <w:rPr>
            <w:rFonts w:eastAsia="SimSun"/>
            <w:lang w:eastAsia="zh-CN"/>
          </w:rPr>
          <w:t xml:space="preserve"> as described in clause 6.1</w:t>
        </w:r>
      </w:ins>
      <w:ins w:id="12" w:author="ETRI" w:date="2023-02-09T14:25:00Z">
        <w:r w:rsidR="00146396">
          <w:rPr>
            <w:rFonts w:eastAsia="SimSun"/>
            <w:lang w:eastAsia="zh-CN"/>
          </w:rPr>
          <w:t>.1</w:t>
        </w:r>
      </w:ins>
      <w:ins w:id="13" w:author="ETRI" w:date="2023-02-09T14:24:00Z">
        <w:r w:rsidR="00146396">
          <w:rPr>
            <w:rFonts w:eastAsia="SimSun"/>
            <w:lang w:eastAsia="zh-CN"/>
          </w:rPr>
          <w:t xml:space="preserve"> </w:t>
        </w:r>
      </w:ins>
      <w:ins w:id="14" w:author="ETRI" w:date="2023-02-08T10:52:00Z">
        <w:r w:rsidR="001937E1">
          <w:rPr>
            <w:rFonts w:eastAsia="SimSun"/>
            <w:lang w:eastAsia="zh-CN"/>
          </w:rPr>
          <w:t>and 6.</w:t>
        </w:r>
      </w:ins>
      <w:ins w:id="15" w:author="ETRI" w:date="2023-02-09T14:25:00Z">
        <w:r w:rsidR="00146396">
          <w:rPr>
            <w:rFonts w:eastAsia="SimSun"/>
            <w:lang w:eastAsia="zh-CN"/>
          </w:rPr>
          <w:t>1.</w:t>
        </w:r>
      </w:ins>
      <w:ins w:id="16" w:author="ETRI" w:date="2023-02-08T10:52:00Z">
        <w:r w:rsidR="001937E1">
          <w:rPr>
            <w:rFonts w:eastAsia="SimSun"/>
            <w:lang w:eastAsia="zh-CN"/>
          </w:rPr>
          <w:t>2</w:t>
        </w:r>
      </w:ins>
      <w:ins w:id="17" w:author="ETRI" w:date="2023-02-08T10:51:00Z">
        <w:r w:rsidR="001937E1">
          <w:rPr>
            <w:rFonts w:eastAsia="SimSun"/>
            <w:lang w:eastAsia="zh-CN"/>
          </w:rPr>
          <w:t xml:space="preserve">, </w:t>
        </w:r>
      </w:ins>
      <w:ins w:id="18" w:author="ETRI" w:date="2023-02-08T10:48:00Z">
        <w:r w:rsidR="001937E1">
          <w:rPr>
            <w:rFonts w:eastAsia="SimSun"/>
            <w:lang w:eastAsia="zh-CN"/>
          </w:rPr>
          <w:t xml:space="preserve">the NWDAF service consumer may include Analytics feedback information in the invocation of </w:t>
        </w:r>
        <w:proofErr w:type="spellStart"/>
        <w:r w:rsidR="001937E1">
          <w:rPr>
            <w:rFonts w:eastAsia="SimSun"/>
            <w:lang w:eastAsia="zh-CN"/>
          </w:rPr>
          <w:t>Nnwdaf_</w:t>
        </w:r>
      </w:ins>
      <w:ins w:id="19" w:author="ETRI" w:date="2023-02-08T10:53:00Z">
        <w:r w:rsidR="001937E1">
          <w:rPr>
            <w:rFonts w:eastAsia="SimSun"/>
            <w:lang w:eastAsia="zh-CN"/>
          </w:rPr>
          <w:t>MLModelProvision</w:t>
        </w:r>
      </w:ins>
      <w:ins w:id="20" w:author="ETRI" w:date="2023-02-08T10:48:00Z">
        <w:r w:rsidR="001937E1">
          <w:rPr>
            <w:rFonts w:eastAsia="SimSun"/>
            <w:lang w:eastAsia="zh-CN"/>
          </w:rPr>
          <w:t>_Subscribe</w:t>
        </w:r>
        <w:proofErr w:type="spellEnd"/>
        <w:r w:rsidR="001937E1">
          <w:rPr>
            <w:rFonts w:eastAsia="SimSun"/>
            <w:lang w:eastAsia="zh-CN"/>
          </w:rPr>
          <w:t>.</w:t>
        </w:r>
      </w:ins>
    </w:p>
    <w:p w14:paraId="2EAE853A" w14:textId="77777777" w:rsidR="001451E9" w:rsidRDefault="001451E9" w:rsidP="001451E9">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7839C7C0" w14:textId="77777777" w:rsidR="001451E9" w:rsidRDefault="001451E9" w:rsidP="001451E9">
      <w:pPr>
        <w:pStyle w:val="B1"/>
        <w:rPr>
          <w:lang w:eastAsia="ko-KR"/>
        </w:rPr>
      </w:pPr>
      <w:r>
        <w:rPr>
          <w:lang w:eastAsia="ko-KR"/>
        </w:rPr>
        <w:t>-</w:t>
      </w:r>
      <w:r>
        <w:rPr>
          <w:lang w:eastAsia="ko-KR"/>
        </w:rPr>
        <w:tab/>
        <w:t>the trained ML Model Information (containing a (set of) file address(es) of the trained ML model(s)), when multiple ML models is not supported by the consumer; or</w:t>
      </w:r>
    </w:p>
    <w:p w14:paraId="5BB10E1B" w14:textId="77777777" w:rsidR="001451E9" w:rsidRDefault="001451E9" w:rsidP="001451E9">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3276F74E" w14:textId="77777777" w:rsidR="001451E9" w:rsidRDefault="001451E9" w:rsidP="001451E9">
      <w:pPr>
        <w:pStyle w:val="NO"/>
        <w:rPr>
          <w:lang w:eastAsia="ko-KR"/>
        </w:rPr>
      </w:pPr>
      <w:r>
        <w:rPr>
          <w:lang w:eastAsia="ko-KR"/>
        </w:rPr>
        <w:t>NOTE 1:</w:t>
      </w:r>
      <w:r>
        <w:rPr>
          <w:lang w:eastAsia="ko-KR"/>
        </w:rPr>
        <w:tab/>
        <w:t>The structure and format of the ML Model identifier and its uniqueness are up to stage 3.</w:t>
      </w:r>
    </w:p>
    <w:p w14:paraId="18FA287B" w14:textId="77777777" w:rsidR="001451E9" w:rsidRDefault="001451E9" w:rsidP="001451E9">
      <w:pPr>
        <w:pStyle w:val="NO"/>
        <w:rPr>
          <w:lang w:eastAsia="ko-KR"/>
        </w:rPr>
      </w:pPr>
      <w:r>
        <w:rPr>
          <w:lang w:eastAsia="ko-KR"/>
        </w:rPr>
        <w:lastRenderedPageBreak/>
        <w:t>NOTE 2:</w:t>
      </w:r>
      <w:r>
        <w:rPr>
          <w:lang w:eastAsia="ko-KR"/>
        </w:rPr>
        <w:tab/>
        <w:t>Parameters defined for Multiple models are for Analytics accuracy enhancement.</w:t>
      </w:r>
    </w:p>
    <w:p w14:paraId="4FEFB28D" w14:textId="77777777" w:rsidR="001451E9" w:rsidRDefault="001451E9" w:rsidP="001451E9">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39A1AA15" w14:textId="77777777" w:rsidR="001451E9" w:rsidRDefault="001451E9" w:rsidP="001451E9">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0A06BFD3" w14:textId="748DA314" w:rsidR="001451E9" w:rsidRPr="006E5667" w:rsidRDefault="001451E9">
      <w:pPr>
        <w:pStyle w:val="B1"/>
        <w:rPr>
          <w:rFonts w:eastAsia="SimSun"/>
          <w:lang w:eastAsia="zh-CN"/>
          <w:rPrChange w:id="21" w:author="ETRI" w:date="2023-02-08T11:14:00Z">
            <w:rPr>
              <w:lang w:eastAsia="zh-CN"/>
            </w:rPr>
          </w:rPrChange>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ins w:id="22" w:author="ETRI" w:date="2023-02-08T10:59:00Z">
        <w:r w:rsidR="00D063F2">
          <w:rPr>
            <w:lang w:eastAsia="zh-CN"/>
          </w:rPr>
          <w:t xml:space="preserve"> </w:t>
        </w:r>
      </w:ins>
      <w:ins w:id="23" w:author="ETRI" w:date="2023-02-08T11:08:00Z">
        <w:r w:rsidR="006E5667">
          <w:rPr>
            <w:lang w:eastAsia="zh-CN"/>
          </w:rPr>
          <w:t>Additionally</w:t>
        </w:r>
      </w:ins>
      <w:ins w:id="24" w:author="ETRI" w:date="2023-02-08T10:59:00Z">
        <w:r w:rsidR="00D063F2">
          <w:rPr>
            <w:lang w:eastAsia="zh-CN"/>
          </w:rPr>
          <w:t>,</w:t>
        </w:r>
      </w:ins>
      <w:ins w:id="25" w:author="ETRI" w:date="2023-02-08T11:08:00Z">
        <w:r w:rsidR="006E5667">
          <w:rPr>
            <w:lang w:eastAsia="zh-CN"/>
          </w:rPr>
          <w:t xml:space="preserve"> </w:t>
        </w:r>
      </w:ins>
      <w:ins w:id="26" w:author="ETRI" w:date="2023-02-08T10:59:00Z">
        <w:r w:rsidR="00D063F2">
          <w:rPr>
            <w:lang w:eastAsia="zh-CN"/>
          </w:rPr>
          <w:t>i</w:t>
        </w:r>
      </w:ins>
      <w:ins w:id="27" w:author="ETRI" w:date="2023-02-08T10:57:00Z">
        <w:r w:rsidR="00D063F2">
          <w:rPr>
            <w:lang w:eastAsia="zh-CN"/>
          </w:rPr>
          <w:t xml:space="preserve">f Analytics feedback information is </w:t>
        </w:r>
      </w:ins>
      <w:ins w:id="28" w:author="ETRI" w:date="2023-02-08T10:59:00Z">
        <w:r w:rsidR="00D063F2">
          <w:rPr>
            <w:lang w:eastAsia="zh-CN"/>
          </w:rPr>
          <w:t xml:space="preserve">indicated </w:t>
        </w:r>
      </w:ins>
      <w:ins w:id="29" w:author="ETRI" w:date="2023-02-08T11:00:00Z">
        <w:r w:rsidR="00D063F2">
          <w:rPr>
            <w:lang w:eastAsia="zh-CN"/>
          </w:rPr>
          <w:t xml:space="preserve">at </w:t>
        </w:r>
      </w:ins>
      <w:ins w:id="30" w:author="ETRI" w:date="2023-02-08T10:59:00Z">
        <w:r w:rsidR="00D063F2">
          <w:rPr>
            <w:lang w:eastAsia="zh-CN"/>
          </w:rPr>
          <w:t>step 1</w:t>
        </w:r>
      </w:ins>
      <w:ins w:id="31" w:author="ETRI" w:date="2023-02-08T11:00:00Z">
        <w:r w:rsidR="00D063F2">
          <w:rPr>
            <w:lang w:eastAsia="zh-CN"/>
          </w:rPr>
          <w:t xml:space="preserve">, the NWDAF containing MTLF may </w:t>
        </w:r>
      </w:ins>
      <w:ins w:id="32" w:author="ETRI" w:date="2023-02-08T11:08:00Z">
        <w:r w:rsidR="006E5667">
          <w:rPr>
            <w:lang w:eastAsia="zh-CN"/>
          </w:rPr>
          <w:t>consider</w:t>
        </w:r>
      </w:ins>
      <w:ins w:id="33" w:author="ETRI" w:date="2023-02-08T11:00:00Z">
        <w:r w:rsidR="00D063F2">
          <w:rPr>
            <w:lang w:eastAsia="zh-CN"/>
          </w:rPr>
          <w:t xml:space="preserve"> wh</w:t>
        </w:r>
      </w:ins>
      <w:ins w:id="34" w:author="ETRI" w:date="2023-02-08T11:01:00Z">
        <w:r w:rsidR="00D063F2">
          <w:rPr>
            <w:lang w:eastAsia="zh-CN"/>
          </w:rPr>
          <w:t xml:space="preserve">ether </w:t>
        </w:r>
      </w:ins>
      <w:ins w:id="35" w:author="ETRI" w:date="2023-02-08T11:02:00Z">
        <w:r w:rsidR="00D063F2">
          <w:rPr>
            <w:lang w:eastAsia="zh-CN"/>
          </w:rPr>
          <w:t xml:space="preserve">Analytics feedback information </w:t>
        </w:r>
      </w:ins>
      <w:ins w:id="36" w:author="ETRI" w:date="2023-02-08T11:09:00Z">
        <w:r w:rsidR="006E5667">
          <w:rPr>
            <w:lang w:eastAsia="zh-CN"/>
          </w:rPr>
          <w:t>impacts</w:t>
        </w:r>
      </w:ins>
      <w:ins w:id="37" w:author="ETRI" w:date="2023-02-08T11:02:00Z">
        <w:r w:rsidR="00D063F2">
          <w:rPr>
            <w:lang w:eastAsia="zh-CN"/>
          </w:rPr>
          <w:t xml:space="preserve"> </w:t>
        </w:r>
      </w:ins>
      <w:ins w:id="38" w:author="ETRI" w:date="2023-02-08T11:01:00Z">
        <w:r w:rsidR="00D063F2">
          <w:rPr>
            <w:lang w:eastAsia="zh-CN"/>
          </w:rPr>
          <w:t>th</w:t>
        </w:r>
      </w:ins>
      <w:ins w:id="39" w:author="ETRI" w:date="2023-02-08T11:02:00Z">
        <w:r w:rsidR="00D063F2">
          <w:rPr>
            <w:lang w:eastAsia="zh-CN"/>
          </w:rPr>
          <w:t>e accuracy of the provisioned ML model</w:t>
        </w:r>
      </w:ins>
      <w:ins w:id="40" w:author="ETRI" w:date="2023-02-08T11:06:00Z">
        <w:r w:rsidR="006E5667">
          <w:rPr>
            <w:lang w:eastAsia="zh-CN"/>
          </w:rPr>
          <w:t xml:space="preserve"> </w:t>
        </w:r>
      </w:ins>
      <w:ins w:id="41" w:author="ETRI" w:date="2023-02-08T11:12:00Z">
        <w:r w:rsidR="006E5667">
          <w:rPr>
            <w:lang w:eastAsia="zh-CN"/>
          </w:rPr>
          <w:t>for</w:t>
        </w:r>
      </w:ins>
      <w:ins w:id="42" w:author="ETRI" w:date="2023-02-08T11:31:00Z">
        <w:r w:rsidR="00F34EBB">
          <w:rPr>
            <w:lang w:eastAsia="zh-CN"/>
          </w:rPr>
          <w:t xml:space="preserve"> the remaining</w:t>
        </w:r>
      </w:ins>
      <w:ins w:id="43" w:author="ETRI" w:date="2023-02-08T11:06:00Z">
        <w:r w:rsidR="006E5667">
          <w:rPr>
            <w:lang w:eastAsia="zh-CN"/>
          </w:rPr>
          <w:t xml:space="preserve"> ML Model</w:t>
        </w:r>
      </w:ins>
      <w:ins w:id="44" w:author="ETRI" w:date="2023-02-08T11:12:00Z">
        <w:r w:rsidR="006E5667">
          <w:rPr>
            <w:lang w:eastAsia="zh-CN"/>
          </w:rPr>
          <w:t xml:space="preserve"> Target Period</w:t>
        </w:r>
      </w:ins>
      <w:ins w:id="45" w:author="ETRI" w:date="2023-02-08T11:06:00Z">
        <w:r w:rsidR="006E5667">
          <w:rPr>
            <w:lang w:eastAsia="zh-CN"/>
          </w:rPr>
          <w:t xml:space="preserve"> </w:t>
        </w:r>
      </w:ins>
      <w:ins w:id="46" w:author="ETRI" w:date="2023-02-08T11:04:00Z">
        <w:r w:rsidR="00D063F2">
          <w:rPr>
            <w:lang w:eastAsia="zh-CN"/>
          </w:rPr>
          <w:t>as described in clause 6.2E.</w:t>
        </w:r>
      </w:ins>
    </w:p>
    <w:p w14:paraId="3FF9AD1C" w14:textId="77777777" w:rsidR="001451E9" w:rsidRDefault="001451E9" w:rsidP="001451E9">
      <w:pPr>
        <w:pStyle w:val="3"/>
        <w:tabs>
          <w:tab w:val="left" w:pos="8647"/>
        </w:tabs>
        <w:rPr>
          <w:lang w:eastAsia="zh-CN"/>
        </w:rPr>
      </w:pPr>
      <w:bookmarkStart w:id="47" w:name="_Toc122419253"/>
      <w:r>
        <w:rPr>
          <w:lang w:eastAsia="zh-CN"/>
        </w:rPr>
        <w:t>6.2A.2</w:t>
      </w:r>
      <w:r>
        <w:rPr>
          <w:lang w:eastAsia="zh-CN"/>
        </w:rPr>
        <w:tab/>
        <w:t>Contents of ML Model Provisioning</w:t>
      </w:r>
      <w:bookmarkEnd w:id="47"/>
    </w:p>
    <w:p w14:paraId="6872F27F" w14:textId="77777777" w:rsidR="001451E9" w:rsidRDefault="001451E9" w:rsidP="001451E9">
      <w:pPr>
        <w:rPr>
          <w:lang w:eastAsia="zh-CN"/>
        </w:rPr>
      </w:pPr>
      <w:r>
        <w:rPr>
          <w:lang w:eastAsia="zh-CN"/>
        </w:rPr>
        <w:t>The consumers of the ML model provisioning services (i.e. an NWDAF containing AnLF) as described in clause 7.5 and clause 7.6 may provide the input parameters as listed below:</w:t>
      </w:r>
    </w:p>
    <w:p w14:paraId="1CCDDE7C" w14:textId="77777777" w:rsidR="001451E9" w:rsidRDefault="001451E9" w:rsidP="001451E9">
      <w:pPr>
        <w:pStyle w:val="B1"/>
        <w:rPr>
          <w:lang w:eastAsia="zh-CN"/>
        </w:rPr>
      </w:pPr>
      <w:r>
        <w:rPr>
          <w:lang w:eastAsia="zh-CN"/>
        </w:rPr>
        <w:t>-</w:t>
      </w:r>
      <w:r>
        <w:rPr>
          <w:lang w:eastAsia="zh-CN"/>
        </w:rPr>
        <w:tab/>
        <w:t>Information of the analytics for which the requested ML model is to be used, including:</w:t>
      </w:r>
    </w:p>
    <w:p w14:paraId="20DD078D" w14:textId="77777777" w:rsidR="001451E9" w:rsidRDefault="001451E9" w:rsidP="001451E9">
      <w:pPr>
        <w:pStyle w:val="B2"/>
        <w:rPr>
          <w:lang w:eastAsia="zh-CN"/>
        </w:rPr>
      </w:pPr>
      <w:r>
        <w:rPr>
          <w:lang w:eastAsia="zh-CN"/>
        </w:rPr>
        <w:t>-</w:t>
      </w:r>
      <w:r>
        <w:rPr>
          <w:lang w:eastAsia="zh-CN"/>
        </w:rPr>
        <w:tab/>
        <w:t>A list of Analytics ID(s): identifies the analytics for which the ML model is used.</w:t>
      </w:r>
    </w:p>
    <w:p w14:paraId="5A777128" w14:textId="77777777" w:rsidR="001451E9" w:rsidRDefault="001451E9" w:rsidP="001451E9">
      <w:pPr>
        <w:pStyle w:val="B2"/>
        <w:rPr>
          <w:lang w:eastAsia="zh-CN"/>
        </w:rPr>
      </w:pPr>
      <w:r>
        <w:rPr>
          <w:lang w:eastAsia="zh-CN"/>
        </w:rPr>
        <w:t>-</w:t>
      </w:r>
      <w:r>
        <w:rPr>
          <w:lang w:eastAsia="zh-CN"/>
        </w:rPr>
        <w:tab/>
        <w:t>[OPTIONAL] Use case context: indicates the context of use of the analytics to select the most relevant ML model ML model.</w:t>
      </w:r>
    </w:p>
    <w:p w14:paraId="333CE991" w14:textId="77777777" w:rsidR="001451E9" w:rsidRDefault="001451E9" w:rsidP="001451E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2D937F1" w14:textId="77777777" w:rsidR="001451E9" w:rsidRDefault="001451E9" w:rsidP="001451E9">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243F158" w14:textId="77777777" w:rsidR="001451E9" w:rsidRDefault="001451E9" w:rsidP="001451E9">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38E79D0" w14:textId="77777777" w:rsidR="001451E9" w:rsidRDefault="001451E9" w:rsidP="001451E9">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E3E6EC" w14:textId="77777777" w:rsidR="001451E9" w:rsidRDefault="001451E9" w:rsidP="001451E9">
      <w:pPr>
        <w:pStyle w:val="B2"/>
        <w:rPr>
          <w:lang w:eastAsia="zh-CN"/>
        </w:rPr>
      </w:pPr>
      <w:r>
        <w:rPr>
          <w:lang w:eastAsia="zh-CN"/>
        </w:rPr>
        <w:t>-</w:t>
      </w:r>
      <w:r>
        <w:rPr>
          <w:lang w:eastAsia="zh-CN"/>
        </w:rPr>
        <w:tab/>
        <w:t>ML Model Reporting Information with the following parameters:</w:t>
      </w:r>
    </w:p>
    <w:p w14:paraId="611EB4B6" w14:textId="77777777" w:rsidR="001451E9" w:rsidRDefault="001451E9" w:rsidP="001451E9">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207A72B" w14:textId="77777777" w:rsidR="001451E9" w:rsidRDefault="001451E9" w:rsidP="001451E9">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AA522E5" w14:textId="77777777" w:rsidR="001451E9" w:rsidRDefault="001451E9" w:rsidP="001451E9">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C3871DA" w14:textId="77777777" w:rsidR="001451E9" w:rsidRDefault="001451E9" w:rsidP="001451E9">
      <w:pPr>
        <w:pStyle w:val="B1"/>
        <w:rPr>
          <w:lang w:eastAsia="zh-CN"/>
        </w:rPr>
      </w:pPr>
      <w:r>
        <w:rPr>
          <w:lang w:eastAsia="zh-CN"/>
        </w:rPr>
        <w:t>-</w:t>
      </w:r>
      <w:r>
        <w:rPr>
          <w:lang w:eastAsia="zh-CN"/>
        </w:rPr>
        <w:tab/>
        <w:t>[OPTIONAL] Indication of supporting multiple ML models.</w:t>
      </w:r>
    </w:p>
    <w:p w14:paraId="113F95CA" w14:textId="620CDF43" w:rsidR="00A911AD" w:rsidRPr="00A911AD" w:rsidRDefault="001451E9" w:rsidP="00A911AD">
      <w:pPr>
        <w:ind w:left="568" w:hanging="284"/>
        <w:rPr>
          <w:lang w:eastAsia="zh-CN"/>
        </w:rPr>
      </w:pPr>
      <w:r>
        <w:rPr>
          <w:lang w:eastAsia="zh-CN"/>
        </w:rPr>
        <w:t>-</w:t>
      </w:r>
      <w:r>
        <w:rPr>
          <w:lang w:eastAsia="zh-CN"/>
        </w:rPr>
        <w:tab/>
        <w:t>[OPTIONAL] accuracy level of Interest.</w:t>
      </w:r>
    </w:p>
    <w:p w14:paraId="5AFA0425" w14:textId="7E3AE03F" w:rsidR="001451E9" w:rsidRDefault="001451E9" w:rsidP="001451E9">
      <w:pPr>
        <w:pStyle w:val="EditorsNote"/>
        <w:rPr>
          <w:ins w:id="48" w:author="ETRI" w:date="2023-02-08T11:24:00Z"/>
          <w:lang w:eastAsia="zh-CN"/>
        </w:rPr>
      </w:pPr>
      <w:r>
        <w:rPr>
          <w:lang w:eastAsia="zh-CN"/>
        </w:rPr>
        <w:t>Editor's note:</w:t>
      </w:r>
      <w:r>
        <w:rPr>
          <w:lang w:eastAsia="zh-CN"/>
        </w:rPr>
        <w:tab/>
        <w:t>It is FFS if additional parameters are needed for multiple model provisioning.</w:t>
      </w:r>
    </w:p>
    <w:p w14:paraId="77B75235" w14:textId="1C8D2CCF" w:rsidR="00A911AD" w:rsidRDefault="00A911AD" w:rsidP="00A911AD">
      <w:pPr>
        <w:pStyle w:val="B1"/>
        <w:numPr>
          <w:ilvl w:val="0"/>
          <w:numId w:val="5"/>
        </w:numPr>
        <w:rPr>
          <w:ins w:id="49" w:author="ETRI" w:date="2023-02-08T11:24:00Z"/>
          <w:lang w:eastAsia="ko-KR"/>
        </w:rPr>
      </w:pPr>
      <w:ins w:id="50" w:author="ETRI" w:date="2023-02-08T11:24:00Z">
        <w:r>
          <w:rPr>
            <w:lang w:eastAsia="ko-KR"/>
          </w:rPr>
          <w:t xml:space="preserve">[OPTIONAL] Analytics feedback information: indicates that the consumer NF of </w:t>
        </w:r>
      </w:ins>
      <w:ins w:id="51" w:author="ETRI" w:date="2023-02-08T11:27:00Z">
        <w:r w:rsidR="00F34EBB">
          <w:rPr>
            <w:lang w:eastAsia="ko-KR"/>
          </w:rPr>
          <w:t>the a</w:t>
        </w:r>
      </w:ins>
      <w:ins w:id="52" w:author="ETRI" w:date="2023-02-08T11:24:00Z">
        <w:r>
          <w:rPr>
            <w:lang w:eastAsia="ko-KR"/>
          </w:rPr>
          <w:t>nalytics generated by the provisioned ML model ha</w:t>
        </w:r>
      </w:ins>
      <w:ins w:id="53" w:author="ETRI" w:date="2023-02-08T11:27:00Z">
        <w:r w:rsidR="00F34EBB">
          <w:rPr>
            <w:lang w:eastAsia="ko-KR"/>
          </w:rPr>
          <w:t>s</w:t>
        </w:r>
      </w:ins>
      <w:ins w:id="54" w:author="ETRI" w:date="2023-02-08T11:24:00Z">
        <w:r>
          <w:rPr>
            <w:lang w:eastAsia="ko-KR"/>
          </w:rPr>
          <w:t xml:space="preserve"> taken an action(s) influenced by the </w:t>
        </w:r>
      </w:ins>
      <w:ins w:id="55" w:author="ETRI" w:date="2023-02-08T11:27:00Z">
        <w:r w:rsidR="00F34EBB">
          <w:rPr>
            <w:lang w:eastAsia="ko-KR"/>
          </w:rPr>
          <w:t>a</w:t>
        </w:r>
      </w:ins>
      <w:ins w:id="56" w:author="ETRI" w:date="2023-02-08T11:24:00Z">
        <w:r>
          <w:rPr>
            <w:lang w:eastAsia="ko-KR"/>
          </w:rPr>
          <w:t>nalytics</w:t>
        </w:r>
      </w:ins>
      <w:ins w:id="57" w:author="ETRI" w:date="2023-02-08T11:27:00Z">
        <w:r w:rsidR="00F34EBB">
          <w:rPr>
            <w:lang w:eastAsia="ko-KR"/>
          </w:rPr>
          <w:t>, and includes the</w:t>
        </w:r>
      </w:ins>
      <w:ins w:id="58" w:author="ETRI" w:date="2023-02-08T11:24:00Z">
        <w:r>
          <w:rPr>
            <w:lang w:eastAsia="ko-KR"/>
          </w:rPr>
          <w:t xml:space="preserve"> following parameter(s):</w:t>
        </w:r>
      </w:ins>
    </w:p>
    <w:p w14:paraId="4ED9AECB" w14:textId="4D88E640" w:rsidR="00A911AD" w:rsidRDefault="00A911AD" w:rsidP="00A911AD">
      <w:pPr>
        <w:pStyle w:val="B2"/>
        <w:rPr>
          <w:ins w:id="59" w:author="ETRI" w:date="2023-02-08T11:24:00Z"/>
          <w:lang w:eastAsia="ko-KR"/>
        </w:rPr>
      </w:pPr>
      <w:ins w:id="60" w:author="ETRI" w:date="2023-02-08T11:24:00Z">
        <w:r>
          <w:rPr>
            <w:lang w:eastAsia="ko-KR"/>
          </w:rPr>
          <w:lastRenderedPageBreak/>
          <w:t>-</w:t>
        </w:r>
        <w:r>
          <w:rPr>
            <w:lang w:eastAsia="ko-KR"/>
          </w:rPr>
          <w:tab/>
          <w:t>Corresponding Analytics ID(s) which ha</w:t>
        </w:r>
      </w:ins>
      <w:ins w:id="61" w:author="ETRI" w:date="2023-02-08T11:27:00Z">
        <w:r w:rsidR="00F34EBB">
          <w:rPr>
            <w:lang w:eastAsia="ko-KR"/>
          </w:rPr>
          <w:t>s</w:t>
        </w:r>
      </w:ins>
      <w:ins w:id="62" w:author="ETRI" w:date="2023-02-08T11:24:00Z">
        <w:r>
          <w:rPr>
            <w:lang w:eastAsia="ko-KR"/>
          </w:rPr>
          <w:t xml:space="preserve"> been used for taking an action(s); </w:t>
        </w:r>
      </w:ins>
    </w:p>
    <w:p w14:paraId="10137F2F" w14:textId="5E17A171" w:rsidR="00A911AD" w:rsidRDefault="00A911AD" w:rsidP="00A911AD">
      <w:pPr>
        <w:pStyle w:val="B2"/>
        <w:rPr>
          <w:ins w:id="63" w:author="ETRI" w:date="2023-02-08T11:24:00Z"/>
          <w:lang w:eastAsia="ko-KR"/>
        </w:rPr>
      </w:pPr>
      <w:ins w:id="64" w:author="ETRI" w:date="2023-02-08T11:24:00Z">
        <w:r>
          <w:rPr>
            <w:rFonts w:hint="eastAsia"/>
            <w:lang w:eastAsia="ko-KR"/>
          </w:rPr>
          <w:t>-</w:t>
        </w:r>
        <w:r>
          <w:rPr>
            <w:lang w:eastAsia="ko-KR"/>
          </w:rPr>
          <w:tab/>
          <w:t>Corresponding ML Model identifier</w:t>
        </w:r>
      </w:ins>
      <w:ins w:id="65" w:author="ETRI" w:date="2023-02-08T11:28:00Z">
        <w:r w:rsidR="00F34EBB">
          <w:rPr>
            <w:lang w:eastAsia="ko-KR"/>
          </w:rPr>
          <w:t>(s)</w:t>
        </w:r>
      </w:ins>
      <w:ins w:id="66" w:author="ETRI" w:date="2023-02-08T11:24:00Z">
        <w:r>
          <w:rPr>
            <w:lang w:eastAsia="ko-KR"/>
          </w:rPr>
          <w:t xml:space="preserve"> which ha</w:t>
        </w:r>
      </w:ins>
      <w:ins w:id="67" w:author="ETRI" w:date="2023-02-08T11:28:00Z">
        <w:r w:rsidR="00F34EBB">
          <w:rPr>
            <w:lang w:eastAsia="ko-KR"/>
          </w:rPr>
          <w:t>s</w:t>
        </w:r>
      </w:ins>
      <w:ins w:id="68" w:author="ETRI" w:date="2023-02-08T11:24:00Z">
        <w:r>
          <w:rPr>
            <w:lang w:eastAsia="ko-KR"/>
          </w:rPr>
          <w:t xml:space="preserve"> been used for generating Analytics</w:t>
        </w:r>
      </w:ins>
      <w:ins w:id="69" w:author="ETRI" w:date="2023-02-08T11:27:00Z">
        <w:r w:rsidR="00F34EBB">
          <w:rPr>
            <w:lang w:eastAsia="ko-KR"/>
          </w:rPr>
          <w:t>;</w:t>
        </w:r>
      </w:ins>
    </w:p>
    <w:p w14:paraId="7D3716FF" w14:textId="77777777" w:rsidR="008A54DB" w:rsidRDefault="00A911AD" w:rsidP="00A911AD">
      <w:pPr>
        <w:pStyle w:val="B2"/>
        <w:rPr>
          <w:ins w:id="70" w:author="ETRI" w:date="2023-02-09T14:07:00Z"/>
          <w:lang w:eastAsia="ko-KR"/>
        </w:rPr>
      </w:pPr>
      <w:ins w:id="71" w:author="ETRI" w:date="2023-02-08T11:24:00Z">
        <w:r>
          <w:rPr>
            <w:lang w:eastAsia="ko-KR"/>
          </w:rPr>
          <w:t>-</w:t>
        </w:r>
        <w:r>
          <w:rPr>
            <w:lang w:eastAsia="ko-KR"/>
          </w:rPr>
          <w:tab/>
          <w:t>Use case context</w:t>
        </w:r>
      </w:ins>
      <w:ins w:id="72" w:author="ETRI" w:date="2023-02-09T14:07:00Z">
        <w:r w:rsidR="008A54DB">
          <w:rPr>
            <w:lang w:eastAsia="ko-KR"/>
          </w:rPr>
          <w:t>;</w:t>
        </w:r>
      </w:ins>
    </w:p>
    <w:p w14:paraId="5702F4F5" w14:textId="2784B577" w:rsidR="00A911AD" w:rsidRDefault="008A54DB" w:rsidP="00A911AD">
      <w:pPr>
        <w:pStyle w:val="B2"/>
        <w:rPr>
          <w:ins w:id="73" w:author="ETRI" w:date="2023-02-08T11:24:00Z"/>
          <w:lang w:eastAsia="ko-KR"/>
        </w:rPr>
      </w:pPr>
      <w:ins w:id="74" w:author="ETRI" w:date="2023-02-09T14:07:00Z">
        <w:r>
          <w:rPr>
            <w:lang w:eastAsia="ko-KR"/>
          </w:rPr>
          <w:t>-</w:t>
        </w:r>
        <w:r>
          <w:rPr>
            <w:lang w:eastAsia="ko-KR"/>
          </w:rPr>
          <w:tab/>
          <w:t>Timestamp of the action taken</w:t>
        </w:r>
      </w:ins>
      <w:ins w:id="75" w:author="ETRI" w:date="2023-02-08T11:24:00Z">
        <w:r w:rsidR="00A911AD">
          <w:rPr>
            <w:lang w:eastAsia="ko-KR"/>
          </w:rPr>
          <w:t xml:space="preserve"> </w:t>
        </w:r>
      </w:ins>
    </w:p>
    <w:p w14:paraId="33B9BDE9" w14:textId="2197807C" w:rsidR="00A911AD" w:rsidRDefault="00A911AD" w:rsidP="00A911AD">
      <w:pPr>
        <w:pStyle w:val="EditorsNote"/>
        <w:rPr>
          <w:ins w:id="76" w:author="ETRI" w:date="2023-02-09T14:11:00Z"/>
          <w:lang w:eastAsia="ko-KR"/>
        </w:rPr>
      </w:pPr>
      <w:ins w:id="77" w:author="ETRI" w:date="2023-02-08T11:24:00Z">
        <w:r>
          <w:rPr>
            <w:lang w:eastAsia="ko-KR"/>
          </w:rPr>
          <w:t xml:space="preserve">NOTE </w:t>
        </w:r>
      </w:ins>
      <w:ins w:id="78" w:author="ETRI" w:date="2023-02-09T14:09:00Z">
        <w:r w:rsidR="008A54DB">
          <w:rPr>
            <w:lang w:eastAsia="ko-KR"/>
          </w:rPr>
          <w:t>2</w:t>
        </w:r>
      </w:ins>
      <w:ins w:id="79" w:author="ETRI" w:date="2023-02-08T11:24:00Z">
        <w:r>
          <w:rPr>
            <w:lang w:eastAsia="ko-KR"/>
          </w:rPr>
          <w:t>:</w:t>
        </w:r>
        <w:r>
          <w:rPr>
            <w:lang w:eastAsia="ko-KR"/>
          </w:rPr>
          <w:tab/>
          <w:t>The consumer NF cannot include Analytics feedback information in initial subscription request. Analytics feedback information can be included in subscription request for the existing ML model provision subscription.</w:t>
        </w:r>
      </w:ins>
    </w:p>
    <w:p w14:paraId="4C28E226" w14:textId="21F4BB53" w:rsidR="00C476B0" w:rsidRDefault="00C476B0" w:rsidP="00A911AD">
      <w:pPr>
        <w:pStyle w:val="EditorsNote"/>
        <w:rPr>
          <w:lang w:eastAsia="zh-CN"/>
        </w:rPr>
      </w:pPr>
      <w:ins w:id="80" w:author="ETRI" w:date="2023-02-09T14:11:00Z">
        <w:r w:rsidRPr="004B4D48">
          <w:rPr>
            <w:lang w:eastAsia="ko-KR"/>
            <w:rPrChange w:id="81" w:author="ETRI" w:date="2023-02-09T14:49:00Z">
              <w:rPr>
                <w:highlight w:val="green"/>
                <w:lang w:eastAsia="ko-KR"/>
              </w:rPr>
            </w:rPrChange>
          </w:rPr>
          <w:t>NOTE</w:t>
        </w:r>
      </w:ins>
      <w:ins w:id="82" w:author="ETRI" w:date="2023-02-09T14:12:00Z">
        <w:r w:rsidRPr="004B4D48">
          <w:rPr>
            <w:lang w:eastAsia="ko-KR"/>
            <w:rPrChange w:id="83" w:author="ETRI" w:date="2023-02-09T14:49:00Z">
              <w:rPr>
                <w:highlight w:val="green"/>
                <w:lang w:eastAsia="ko-KR"/>
              </w:rPr>
            </w:rPrChange>
          </w:rPr>
          <w:t xml:space="preserve"> 3</w:t>
        </w:r>
      </w:ins>
      <w:ins w:id="84" w:author="ETRI" w:date="2023-02-09T14:11:00Z">
        <w:r w:rsidRPr="004B4D48">
          <w:rPr>
            <w:lang w:eastAsia="ko-KR"/>
            <w:rPrChange w:id="85" w:author="ETRI" w:date="2023-02-09T14:49:00Z">
              <w:rPr>
                <w:highlight w:val="green"/>
                <w:lang w:eastAsia="ko-KR"/>
              </w:rPr>
            </w:rPrChange>
          </w:rPr>
          <w:t xml:space="preserve">:  </w:t>
        </w:r>
        <w:r w:rsidRPr="004B4D48">
          <w:rPr>
            <w:lang w:eastAsia="ko-KR"/>
            <w:rPrChange w:id="86" w:author="ETRI" w:date="2023-02-09T14:49:00Z">
              <w:rPr>
                <w:highlight w:val="green"/>
                <w:lang w:eastAsia="ko-KR"/>
              </w:rPr>
            </w:rPrChange>
          </w:rPr>
          <w:tab/>
          <w:t xml:space="preserve">The consumer NF cannot include Analytics feedback information in the first </w:t>
        </w:r>
        <w:r w:rsidRPr="004B4D48">
          <w:rPr>
            <w:noProof/>
            <w:rPrChange w:id="87" w:author="ETRI" w:date="2023-02-09T14:49:00Z">
              <w:rPr>
                <w:noProof/>
                <w:highlight w:val="green"/>
              </w:rPr>
            </w:rPrChange>
          </w:rPr>
          <w:t>Nnwdaf_</w:t>
        </w:r>
      </w:ins>
      <w:ins w:id="88" w:author="ETRI" w:date="2023-02-09T14:12:00Z">
        <w:r w:rsidRPr="004B4D48">
          <w:rPr>
            <w:noProof/>
            <w:rPrChange w:id="89" w:author="ETRI" w:date="2023-02-09T14:49:00Z">
              <w:rPr>
                <w:noProof/>
                <w:highlight w:val="green"/>
              </w:rPr>
            </w:rPrChange>
          </w:rPr>
          <w:t>MLModel</w:t>
        </w:r>
      </w:ins>
      <w:ins w:id="90" w:author="ETRI" w:date="2023-02-09T14:11:00Z">
        <w:r w:rsidRPr="004B4D48">
          <w:rPr>
            <w:noProof/>
            <w:rPrChange w:id="91" w:author="ETRI" w:date="2023-02-09T14:49:00Z">
              <w:rPr>
                <w:noProof/>
                <w:highlight w:val="green"/>
              </w:rPr>
            </w:rPrChange>
          </w:rPr>
          <w:t>Info_Request</w:t>
        </w:r>
        <w:r w:rsidRPr="004B4D48">
          <w:rPr>
            <w:lang w:eastAsia="ko-KR"/>
            <w:rPrChange w:id="92" w:author="ETRI" w:date="2023-02-09T14:49:00Z">
              <w:rPr>
                <w:highlight w:val="green"/>
                <w:lang w:eastAsia="ko-KR"/>
              </w:rPr>
            </w:rPrChange>
          </w:rPr>
          <w:t xml:space="preserve">. Analytics feedback information for the previously provided </w:t>
        </w:r>
      </w:ins>
      <w:ins w:id="93" w:author="ETRI" w:date="2023-02-09T14:12:00Z">
        <w:r w:rsidRPr="004B4D48">
          <w:rPr>
            <w:lang w:eastAsia="ko-KR"/>
            <w:rPrChange w:id="94" w:author="ETRI" w:date="2023-02-09T14:49:00Z">
              <w:rPr>
                <w:highlight w:val="green"/>
                <w:lang w:eastAsia="ko-KR"/>
              </w:rPr>
            </w:rPrChange>
          </w:rPr>
          <w:t>ML Model</w:t>
        </w:r>
      </w:ins>
      <w:ins w:id="95" w:author="ETRI" w:date="2023-02-09T14:11:00Z">
        <w:r w:rsidRPr="004B4D48">
          <w:rPr>
            <w:lang w:eastAsia="ko-KR"/>
            <w:rPrChange w:id="96" w:author="ETRI" w:date="2023-02-09T14:49:00Z">
              <w:rPr>
                <w:highlight w:val="green"/>
                <w:lang w:eastAsia="ko-KR"/>
              </w:rPr>
            </w:rPrChange>
          </w:rPr>
          <w:t xml:space="preserve"> by NWDAF can be included in the </w:t>
        </w:r>
      </w:ins>
      <w:ins w:id="97" w:author="ETRI" w:date="2023-02-09T14:42:00Z">
        <w:r w:rsidR="00255229" w:rsidRPr="004B4D48">
          <w:rPr>
            <w:lang w:eastAsia="ko-KR"/>
            <w:rPrChange w:id="98" w:author="ETRI" w:date="2023-02-09T14:49:00Z">
              <w:rPr>
                <w:highlight w:val="green"/>
                <w:lang w:eastAsia="ko-KR"/>
              </w:rPr>
            </w:rPrChange>
          </w:rPr>
          <w:t>subsequent</w:t>
        </w:r>
      </w:ins>
      <w:ins w:id="99" w:author="ETRI" w:date="2023-02-09T14:11:00Z">
        <w:r w:rsidRPr="004B4D48">
          <w:rPr>
            <w:lang w:eastAsia="ko-KR"/>
            <w:rPrChange w:id="100" w:author="ETRI" w:date="2023-02-09T14:49:00Z">
              <w:rPr>
                <w:highlight w:val="green"/>
                <w:lang w:eastAsia="ko-KR"/>
              </w:rPr>
            </w:rPrChange>
          </w:rPr>
          <w:t xml:space="preserve"> </w:t>
        </w:r>
        <w:proofErr w:type="spellStart"/>
        <w:r w:rsidRPr="004B4D48">
          <w:rPr>
            <w:lang w:eastAsia="ko-KR"/>
            <w:rPrChange w:id="101" w:author="ETRI" w:date="2023-02-09T14:49:00Z">
              <w:rPr>
                <w:highlight w:val="green"/>
                <w:lang w:eastAsia="ko-KR"/>
              </w:rPr>
            </w:rPrChange>
          </w:rPr>
          <w:t>Nnwdaf_</w:t>
        </w:r>
      </w:ins>
      <w:ins w:id="102" w:author="ETRI" w:date="2023-02-09T14:12:00Z">
        <w:r w:rsidRPr="004B4D48">
          <w:rPr>
            <w:lang w:eastAsia="ko-KR"/>
            <w:rPrChange w:id="103" w:author="ETRI" w:date="2023-02-09T14:49:00Z">
              <w:rPr>
                <w:highlight w:val="green"/>
                <w:lang w:eastAsia="ko-KR"/>
              </w:rPr>
            </w:rPrChange>
          </w:rPr>
          <w:t>MLModel</w:t>
        </w:r>
      </w:ins>
      <w:ins w:id="104" w:author="ETRI" w:date="2023-02-09T14:11:00Z">
        <w:r w:rsidRPr="004B4D48">
          <w:rPr>
            <w:lang w:eastAsia="ko-KR"/>
            <w:rPrChange w:id="105" w:author="ETRI" w:date="2023-02-09T14:49:00Z">
              <w:rPr>
                <w:highlight w:val="green"/>
                <w:lang w:eastAsia="ko-KR"/>
              </w:rPr>
            </w:rPrChange>
          </w:rPr>
          <w:t>Info_Request</w:t>
        </w:r>
        <w:proofErr w:type="spellEnd"/>
        <w:r w:rsidRPr="004B4D48">
          <w:rPr>
            <w:lang w:eastAsia="ko-KR"/>
            <w:rPrChange w:id="106" w:author="ETRI" w:date="2023-02-09T14:49:00Z">
              <w:rPr>
                <w:highlight w:val="green"/>
                <w:lang w:eastAsia="ko-KR"/>
              </w:rPr>
            </w:rPrChange>
          </w:rPr>
          <w:t>.</w:t>
        </w:r>
      </w:ins>
    </w:p>
    <w:p w14:paraId="447DE0D9" w14:textId="77777777" w:rsidR="001451E9" w:rsidRDefault="001451E9" w:rsidP="001451E9">
      <w:pPr>
        <w:rPr>
          <w:lang w:eastAsia="zh-CN"/>
        </w:rPr>
      </w:pPr>
      <w:r>
        <w:rPr>
          <w:lang w:eastAsia="zh-CN"/>
        </w:rPr>
        <w:t>The NWDAF containing MTLF provides to the consumer of the ML model provisioning service operations as described in clause 7.5 and 7.6, the output information as listed below:</w:t>
      </w:r>
    </w:p>
    <w:p w14:paraId="2C27C3C5" w14:textId="77777777" w:rsidR="001451E9" w:rsidRDefault="001451E9" w:rsidP="001451E9">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C8E155E" w14:textId="77777777" w:rsidR="001451E9" w:rsidRDefault="001451E9" w:rsidP="001451E9">
      <w:pPr>
        <w:pStyle w:val="B1"/>
        <w:rPr>
          <w:lang w:eastAsia="zh-CN"/>
        </w:rPr>
      </w:pPr>
      <w:r>
        <w:rPr>
          <w:lang w:eastAsia="zh-CN"/>
        </w:rPr>
        <w:t>-</w:t>
      </w:r>
      <w:r>
        <w:rPr>
          <w:lang w:eastAsia="zh-CN"/>
        </w:rPr>
        <w:tab/>
        <w:t>ML Model Information, which includes:</w:t>
      </w:r>
    </w:p>
    <w:p w14:paraId="41D65E7C" w14:textId="77777777" w:rsidR="001451E9" w:rsidRDefault="001451E9" w:rsidP="001451E9">
      <w:pPr>
        <w:pStyle w:val="B2"/>
        <w:rPr>
          <w:lang w:eastAsia="zh-CN"/>
        </w:rPr>
      </w:pPr>
      <w:r>
        <w:rPr>
          <w:lang w:eastAsia="zh-CN"/>
        </w:rPr>
        <w:t>-</w:t>
      </w:r>
      <w:r>
        <w:rPr>
          <w:lang w:eastAsia="zh-CN"/>
        </w:rPr>
        <w:tab/>
        <w:t>the ML model file address (e.g. URL or FQDN) for the Analytics ID(s), when multiple ML models is not supported; or.</w:t>
      </w:r>
    </w:p>
    <w:p w14:paraId="57F3A2BF" w14:textId="77777777" w:rsidR="001451E9" w:rsidRDefault="001451E9" w:rsidP="001451E9">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38B76236" w14:textId="77777777" w:rsidR="001451E9" w:rsidRDefault="001451E9" w:rsidP="001451E9">
      <w:pPr>
        <w:pStyle w:val="B1"/>
        <w:rPr>
          <w:lang w:eastAsia="zh-CN"/>
        </w:rPr>
      </w:pPr>
      <w:r>
        <w:rPr>
          <w:lang w:eastAsia="zh-CN"/>
        </w:rPr>
        <w:t>-</w:t>
      </w:r>
      <w:r>
        <w:rPr>
          <w:lang w:eastAsia="zh-CN"/>
        </w:rPr>
        <w:tab/>
        <w:t>[OPTIONAL] Validity period: indicates time period when the provided ML Model Information applies.</w:t>
      </w:r>
    </w:p>
    <w:p w14:paraId="6E3F8FE0" w14:textId="77777777" w:rsidR="001451E9" w:rsidRDefault="001451E9" w:rsidP="001451E9">
      <w:pPr>
        <w:pStyle w:val="B1"/>
        <w:rPr>
          <w:lang w:eastAsia="zh-CN"/>
        </w:rPr>
      </w:pPr>
      <w:r>
        <w:rPr>
          <w:lang w:eastAsia="zh-CN"/>
        </w:rPr>
        <w:t>-</w:t>
      </w:r>
      <w:r>
        <w:rPr>
          <w:lang w:eastAsia="zh-CN"/>
        </w:rPr>
        <w:tab/>
        <w:t>[OPTIONAL] Spatial validity: indicates Area where the provided ML Model Information applies.</w:t>
      </w:r>
    </w:p>
    <w:p w14:paraId="46285CA3" w14:textId="0D6E6F4B" w:rsidR="00D671F8" w:rsidRDefault="001451E9" w:rsidP="001451E9">
      <w:pPr>
        <w:pStyle w:val="B1"/>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6250AD7B" w14:textId="77777777" w:rsidR="00C476B0" w:rsidRDefault="00C476B0" w:rsidP="00C476B0">
      <w:pPr>
        <w:pStyle w:val="3"/>
        <w:tabs>
          <w:tab w:val="left" w:pos="8647"/>
        </w:tabs>
        <w:rPr>
          <w:lang w:eastAsia="zh-CN"/>
        </w:rPr>
      </w:pPr>
      <w:bookmarkStart w:id="107" w:name="_Toc122419254"/>
      <w:r>
        <w:rPr>
          <w:lang w:eastAsia="zh-CN"/>
        </w:rPr>
        <w:t>6.2A.3</w:t>
      </w:r>
      <w:r>
        <w:rPr>
          <w:lang w:eastAsia="zh-CN"/>
        </w:rPr>
        <w:tab/>
        <w:t>ML Model request</w:t>
      </w:r>
      <w:bookmarkEnd w:id="107"/>
    </w:p>
    <w:p w14:paraId="4C1C2B56" w14:textId="77777777" w:rsidR="00C476B0" w:rsidRDefault="00C476B0" w:rsidP="00C476B0">
      <w:pPr>
        <w:rPr>
          <w:lang w:eastAsia="zh-CN"/>
        </w:rPr>
      </w:pPr>
      <w:r>
        <w:rPr>
          <w:lang w:eastAsia="zh-CN"/>
        </w:rPr>
        <w:t xml:space="preserve">The procedure in Figure 6.2A.3-1 is used by an NWDAF service consumer, i.e. an NWDAF containing AnLF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AnLF to derive analytics. An NWDAF can be at the same time a consumer of this service provided by other NWDAF(s) and a provider of this service to other NWDAF(s).</w:t>
      </w:r>
    </w:p>
    <w:p w14:paraId="6FB77268" w14:textId="77777777" w:rsidR="00C476B0" w:rsidRDefault="00C476B0" w:rsidP="00C476B0">
      <w:pPr>
        <w:pStyle w:val="TH"/>
      </w:pPr>
      <w:r>
        <w:object w:dxaOrig="7655" w:dyaOrig="2691" w14:anchorId="6813FFFE">
          <v:shape id="_x0000_i1026" type="#_x0000_t75" style="width:382.5pt;height:134.5pt" o:ole="">
            <v:imagedata r:id="rId15" o:title=""/>
          </v:shape>
          <o:OLEObject Type="Embed" ProgID="Word.Picture.8" ShapeID="_x0000_i1026" DrawAspect="Content" ObjectID="_1737553396" r:id="rId16"/>
        </w:object>
      </w:r>
    </w:p>
    <w:p w14:paraId="6BACFCC2" w14:textId="77777777" w:rsidR="00C476B0" w:rsidRDefault="00C476B0" w:rsidP="00C476B0">
      <w:pPr>
        <w:pStyle w:val="TF"/>
        <w:rPr>
          <w:lang w:eastAsia="zh-CN"/>
        </w:rPr>
      </w:pPr>
      <w:r>
        <w:rPr>
          <w:lang w:eastAsia="zh-CN"/>
        </w:rPr>
        <w:t>Figure 6.2A.3-1: ML model Request</w:t>
      </w:r>
    </w:p>
    <w:p w14:paraId="207D0FE7" w14:textId="5A9DB03D" w:rsidR="00146396" w:rsidRPr="00146396" w:rsidRDefault="00C476B0">
      <w:pPr>
        <w:pStyle w:val="B1"/>
        <w:ind w:firstLine="0"/>
        <w:rPr>
          <w:rFonts w:eastAsia="SimSun"/>
          <w:lang w:eastAsia="zh-CN"/>
          <w:rPrChange w:id="108" w:author="ETRI" w:date="2023-02-09T14:28:00Z">
            <w:rPr>
              <w:lang w:eastAsia="zh-CN"/>
            </w:rPr>
          </w:rPrChange>
        </w:rPr>
        <w:pPrChange w:id="109" w:author="ETRI" w:date="2023-02-09T14:28:00Z">
          <w:pPr>
            <w:pStyle w:val="B1"/>
          </w:pPr>
        </w:pPrChange>
      </w:pPr>
      <w:r>
        <w:rPr>
          <w:lang w:eastAsia="zh-CN"/>
        </w:rPr>
        <w:t>1.</w:t>
      </w:r>
      <w:r>
        <w:rPr>
          <w:lang w:eastAsia="zh-CN"/>
        </w:rPr>
        <w:tab/>
        <w:t xml:space="preserve">The NWDAF service consumer (i.e. an NWDAF containing AnLF)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ins w:id="110" w:author="ETRI" w:date="2023-02-09T14:28:00Z">
        <w:r w:rsidR="00146396">
          <w:rPr>
            <w:lang w:eastAsia="zh-CN"/>
          </w:rPr>
          <w:t xml:space="preserve"> </w:t>
        </w:r>
        <w:r w:rsidR="00146396">
          <w:rPr>
            <w:rFonts w:eastAsia="SimSun"/>
            <w:lang w:eastAsia="zh-CN"/>
          </w:rPr>
          <w:t xml:space="preserve">If the NWDAF service consumer (i.e., NWDAF containing AnLF) has received Analytics feedback information </w:t>
        </w:r>
      </w:ins>
      <w:ins w:id="111" w:author="ETRI" w:date="2023-02-09T14:33:00Z">
        <w:r w:rsidR="00146396">
          <w:rPr>
            <w:rFonts w:eastAsia="SimSun"/>
            <w:lang w:eastAsia="zh-CN"/>
          </w:rPr>
          <w:t>about</w:t>
        </w:r>
      </w:ins>
      <w:ins w:id="112" w:author="ETRI" w:date="2023-02-09T14:28:00Z">
        <w:r w:rsidR="00146396">
          <w:rPr>
            <w:rFonts w:eastAsia="SimSun"/>
            <w:lang w:eastAsia="zh-CN"/>
          </w:rPr>
          <w:t xml:space="preserve"> the provisioned ML model</w:t>
        </w:r>
      </w:ins>
      <w:ins w:id="113" w:author="ETRI" w:date="2023-02-09T14:29:00Z">
        <w:r w:rsidR="00146396">
          <w:rPr>
            <w:rFonts w:eastAsia="SimSun"/>
            <w:lang w:eastAsia="zh-CN"/>
          </w:rPr>
          <w:t xml:space="preserve"> </w:t>
        </w:r>
        <w:r w:rsidR="00146396">
          <w:rPr>
            <w:rFonts w:eastAsia="SimSun"/>
            <w:lang w:eastAsia="zh-CN"/>
          </w:rPr>
          <w:lastRenderedPageBreak/>
          <w:t xml:space="preserve">by the previous </w:t>
        </w:r>
      </w:ins>
      <w:ins w:id="114" w:author="ETRI" w:date="2023-02-09T14:30:00Z">
        <w:r w:rsidR="00146396">
          <w:rPr>
            <w:rFonts w:eastAsia="SimSun"/>
            <w:lang w:eastAsia="zh-CN"/>
          </w:rPr>
          <w:t>request</w:t>
        </w:r>
      </w:ins>
      <w:ins w:id="115" w:author="ETRI" w:date="2023-02-09T14:28:00Z">
        <w:r w:rsidR="00146396">
          <w:rPr>
            <w:rFonts w:eastAsia="SimSun"/>
            <w:lang w:eastAsia="zh-CN"/>
          </w:rPr>
          <w:t xml:space="preserve"> as described in clause 6.1.1 and 6.1.2, the NWDAF service consumer may include Analytics feedback information in the </w:t>
        </w:r>
      </w:ins>
      <w:ins w:id="116" w:author="ETRI" w:date="2023-02-09T14:33:00Z">
        <w:r w:rsidR="00146396">
          <w:rPr>
            <w:rFonts w:eastAsia="SimSun"/>
            <w:lang w:eastAsia="zh-CN"/>
          </w:rPr>
          <w:t xml:space="preserve">subsequent </w:t>
        </w:r>
      </w:ins>
      <w:ins w:id="117" w:author="ETRI" w:date="2023-02-09T14:28:00Z">
        <w:r w:rsidR="00146396">
          <w:rPr>
            <w:rFonts w:eastAsia="SimSun"/>
            <w:lang w:eastAsia="zh-CN"/>
          </w:rPr>
          <w:t xml:space="preserve">invocation of </w:t>
        </w:r>
        <w:proofErr w:type="spellStart"/>
        <w:r w:rsidR="00146396">
          <w:rPr>
            <w:rFonts w:eastAsia="SimSun"/>
            <w:lang w:eastAsia="zh-CN"/>
          </w:rPr>
          <w:t>Nnwdaf_MLModelInfo_Request</w:t>
        </w:r>
        <w:proofErr w:type="spellEnd"/>
        <w:r w:rsidR="00146396">
          <w:rPr>
            <w:rFonts w:eastAsia="SimSun"/>
            <w:lang w:eastAsia="zh-CN"/>
          </w:rPr>
          <w:t>.</w:t>
        </w:r>
      </w:ins>
    </w:p>
    <w:p w14:paraId="7CD6CC82" w14:textId="77777777" w:rsidR="00C476B0" w:rsidRDefault="00C476B0" w:rsidP="00C476B0">
      <w:pPr>
        <w:pStyle w:val="B1"/>
        <w:rPr>
          <w:lang w:eastAsia="zh-CN"/>
        </w:rPr>
      </w:pPr>
      <w:r>
        <w:rPr>
          <w:lang w:eastAsia="zh-CN"/>
        </w:rPr>
        <w:tab/>
        <w:t>When a request to an ML Model Information for the Analytics is received, the NWDAF containing MTLF may:</w:t>
      </w:r>
    </w:p>
    <w:p w14:paraId="577082AC" w14:textId="77777777" w:rsidR="00C476B0" w:rsidRDefault="00C476B0" w:rsidP="00C476B0">
      <w:pPr>
        <w:pStyle w:val="B2"/>
        <w:rPr>
          <w:lang w:eastAsia="zh-CN"/>
        </w:rPr>
      </w:pPr>
      <w:r>
        <w:rPr>
          <w:lang w:eastAsia="zh-CN"/>
        </w:rPr>
        <w:t>-</w:t>
      </w:r>
      <w:r>
        <w:rPr>
          <w:lang w:eastAsia="zh-CN"/>
        </w:rPr>
        <w:tab/>
        <w:t>determine whether existing trained ML Model(s) can be used for the request; or</w:t>
      </w:r>
    </w:p>
    <w:p w14:paraId="1251EC9C" w14:textId="77777777" w:rsidR="00C476B0" w:rsidRDefault="00C476B0" w:rsidP="00C476B0">
      <w:pPr>
        <w:pStyle w:val="B2"/>
        <w:rPr>
          <w:lang w:eastAsia="zh-CN"/>
        </w:rPr>
      </w:pPr>
      <w:r>
        <w:rPr>
          <w:lang w:eastAsia="zh-CN"/>
        </w:rPr>
        <w:t>-</w:t>
      </w:r>
      <w:r>
        <w:rPr>
          <w:lang w:eastAsia="zh-CN"/>
        </w:rPr>
        <w:tab/>
        <w:t>determine whether triggering further training for the existing trained ML models is needed for the request.</w:t>
      </w:r>
    </w:p>
    <w:p w14:paraId="6BEED444" w14:textId="6A578FEE" w:rsidR="00C476B0" w:rsidRDefault="00C476B0" w:rsidP="00C476B0">
      <w:pPr>
        <w:pStyle w:val="B1"/>
        <w:rPr>
          <w:ins w:id="118" w:author="ETRI" w:date="2023-02-09T14:23:00Z"/>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3C399D5D" w14:textId="595FE799" w:rsidR="00C476B0" w:rsidDel="00146396" w:rsidRDefault="00255229">
      <w:pPr>
        <w:pStyle w:val="B1"/>
        <w:ind w:firstLine="0"/>
        <w:rPr>
          <w:del w:id="119" w:author="ETRI" w:date="2023-02-09T14:28:00Z"/>
          <w:lang w:eastAsia="zh-CN"/>
        </w:rPr>
        <w:pPrChange w:id="120" w:author="ETRI" w:date="2023-02-09T14:23:00Z">
          <w:pPr>
            <w:pStyle w:val="B1"/>
          </w:pPr>
        </w:pPrChange>
      </w:pPr>
      <w:ins w:id="121" w:author="ETRI" w:date="2023-02-09T14:38:00Z">
        <w:r>
          <w:rPr>
            <w:lang w:eastAsia="zh-CN"/>
          </w:rPr>
          <w:t>Additionally, if Analytics feedback information is indicated, the NWDAF containing MTLF may consider whether Analytics feedback information impacts the accuracy of the provisioned ML model for ML Model Target Period as described in clause 6.2E.</w:t>
        </w:r>
      </w:ins>
    </w:p>
    <w:p w14:paraId="44522C5D" w14:textId="77777777" w:rsidR="00C476B0" w:rsidRDefault="00C476B0" w:rsidP="00C476B0">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F7CC8C6" w14:textId="77777777" w:rsidR="00C476B0" w:rsidRDefault="00C476B0" w:rsidP="00C476B0">
      <w:pPr>
        <w:pStyle w:val="B2"/>
        <w:rPr>
          <w:lang w:eastAsia="zh-CN"/>
        </w:rPr>
      </w:pPr>
      <w:r>
        <w:rPr>
          <w:lang w:eastAsia="zh-CN"/>
        </w:rPr>
        <w:t>-</w:t>
      </w:r>
      <w:r>
        <w:rPr>
          <w:lang w:eastAsia="zh-CN"/>
        </w:rPr>
        <w:tab/>
        <w:t>the ML Model Information containing a (set of) file address(es) of the trained ML model(s) when multiple ML models is not supported by the consumer; or</w:t>
      </w:r>
    </w:p>
    <w:p w14:paraId="112F175E" w14:textId="77777777" w:rsidR="00C476B0" w:rsidRDefault="00C476B0" w:rsidP="00C476B0">
      <w:pPr>
        <w:pStyle w:val="B2"/>
        <w:rPr>
          <w:lang w:eastAsia="zh-CN"/>
        </w:rPr>
      </w:pPr>
      <w:r>
        <w:rPr>
          <w:lang w:eastAsia="zh-CN"/>
        </w:rPr>
        <w:t>-</w:t>
      </w:r>
      <w:r>
        <w:rPr>
          <w:lang w:eastAsia="zh-CN"/>
        </w:rPr>
        <w:tab/>
        <w:t>a set of pair of unique ML Model identifier and the ML model file address (e.g. URL or FQDN) for the Analytics ID(s). Multiple models may be provisioned for an Analytics ID, if AnLF indicates in the request that multiple ML models are supported.</w:t>
      </w:r>
    </w:p>
    <w:p w14:paraId="56A036E8" w14:textId="77777777" w:rsidR="00C476B0" w:rsidRDefault="00C476B0" w:rsidP="00C476B0">
      <w:pPr>
        <w:rPr>
          <w:lang w:eastAsia="zh-CN"/>
        </w:rPr>
      </w:pPr>
      <w:r>
        <w:rPr>
          <w:lang w:eastAsia="zh-CN"/>
        </w:rPr>
        <w:t>The content of ML Model Information that can be provided by the NWDAF containing MTLF is specified in clause 6.2A.2.</w:t>
      </w:r>
    </w:p>
    <w:p w14:paraId="60B0575A" w14:textId="77777777" w:rsidR="00C476B0" w:rsidRPr="00C476B0" w:rsidRDefault="00C476B0" w:rsidP="001451E9">
      <w:pPr>
        <w:pStyle w:val="B1"/>
        <w:rPr>
          <w:lang w:eastAsia="ko-KR"/>
        </w:rPr>
      </w:pPr>
    </w:p>
    <w:p w14:paraId="4DCB2B47" w14:textId="76E4A53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1451E9">
        <w:rPr>
          <w:rFonts w:ascii="Arial" w:hAnsi="Arial" w:cs="Arial"/>
          <w:color w:val="FF0000"/>
          <w:sz w:val="28"/>
          <w:szCs w:val="28"/>
          <w:lang w:val="en-US" w:eastAsia="zh-CN"/>
        </w:rPr>
        <w:t>2n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06BACB8" w14:textId="77777777" w:rsidR="001451E9" w:rsidRDefault="001451E9" w:rsidP="001451E9">
      <w:pPr>
        <w:pStyle w:val="3"/>
        <w:rPr>
          <w:lang w:eastAsia="ja-JP"/>
        </w:rPr>
      </w:pPr>
      <w:bookmarkStart w:id="122" w:name="_Toc1224193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22"/>
    </w:p>
    <w:p w14:paraId="2DCDEB75" w14:textId="77777777" w:rsidR="001451E9" w:rsidRDefault="001451E9" w:rsidP="001451E9">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4FCEAE76" w14:textId="77777777" w:rsidR="001451E9" w:rsidRDefault="001451E9" w:rsidP="001451E9">
      <w:pPr>
        <w:rPr>
          <w:lang w:eastAsia="ja-JP"/>
        </w:rPr>
      </w:pPr>
      <w:r w:rsidRPr="00320244">
        <w:rPr>
          <w:b/>
          <w:bCs/>
          <w:lang w:eastAsia="ja-JP"/>
        </w:rPr>
        <w:t>Description:</w:t>
      </w:r>
      <w:r>
        <w:rPr>
          <w:lang w:eastAsia="ja-JP"/>
        </w:rPr>
        <w:t xml:space="preserve"> Subscribes to NWDAF ML model provision with specific parameters.</w:t>
      </w:r>
    </w:p>
    <w:p w14:paraId="4707BF3B" w14:textId="77777777" w:rsidR="001451E9" w:rsidRDefault="001451E9" w:rsidP="001451E9">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0F401686" w14:textId="26AF4ABA" w:rsidR="001451E9" w:rsidRDefault="001451E9" w:rsidP="001451E9">
      <w:pPr>
        <w:rPr>
          <w:ins w:id="123" w:author="ETRI" w:date="2023-02-09T14:09:00Z"/>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124" w:author="ETRI" w:date="2023-02-08T11:29:00Z">
        <w:r w:rsidR="00F34EBB">
          <w:rPr>
            <w:lang w:eastAsia="ja-JP"/>
          </w:rPr>
          <w:t>, Anal</w:t>
        </w:r>
      </w:ins>
      <w:ins w:id="125" w:author="ETRI" w:date="2023-02-08T11:30:00Z">
        <w:r w:rsidR="00F34EBB">
          <w:rPr>
            <w:lang w:eastAsia="ja-JP"/>
          </w:rPr>
          <w:t>ytics feedback information</w:t>
        </w:r>
      </w:ins>
      <w:r>
        <w:rPr>
          <w:lang w:eastAsia="ja-JP"/>
        </w:rPr>
        <w:t>.</w:t>
      </w:r>
    </w:p>
    <w:p w14:paraId="2DD28BE7" w14:textId="68C359DE" w:rsidR="008A54DB" w:rsidRPr="008A54DB" w:rsidRDefault="008A54DB">
      <w:pPr>
        <w:pStyle w:val="EditorsNote"/>
        <w:rPr>
          <w:lang w:eastAsia="zh-CN"/>
          <w:rPrChange w:id="126" w:author="ETRI" w:date="2023-02-09T14:09:00Z">
            <w:rPr>
              <w:lang w:eastAsia="ja-JP"/>
            </w:rPr>
          </w:rPrChange>
        </w:rPr>
        <w:pPrChange w:id="127" w:author="ETRI" w:date="2023-02-09T14:09:00Z">
          <w:pPr/>
        </w:pPrChange>
      </w:pPr>
      <w:ins w:id="128" w:author="ETRI" w:date="2023-02-09T14:09:00Z">
        <w:r>
          <w:rPr>
            <w:lang w:eastAsia="ko-KR"/>
          </w:rPr>
          <w:t xml:space="preserve">NOTE: </w:t>
        </w:r>
        <w:r>
          <w:rPr>
            <w:lang w:eastAsia="ko-KR"/>
          </w:rPr>
          <w:tab/>
          <w:t>Analytics feedback information only can be included in modification request for the existing ML model provision subscription.</w:t>
        </w:r>
      </w:ins>
    </w:p>
    <w:p w14:paraId="28ACCF39" w14:textId="77777777" w:rsidR="001451E9" w:rsidRDefault="001451E9" w:rsidP="001451E9">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968E8F" w14:textId="77777777" w:rsidR="001451E9" w:rsidRDefault="001451E9" w:rsidP="001451E9">
      <w:pPr>
        <w:rPr>
          <w:lang w:eastAsia="ja-JP"/>
        </w:rPr>
      </w:pPr>
      <w:r w:rsidRPr="00320244">
        <w:rPr>
          <w:b/>
          <w:bCs/>
          <w:lang w:eastAsia="ja-JP"/>
        </w:rPr>
        <w:t>Outputs, Optional:</w:t>
      </w:r>
      <w:r>
        <w:rPr>
          <w:lang w:eastAsia="ja-JP"/>
        </w:rPr>
        <w:t xml:space="preserve"> None.</w:t>
      </w:r>
    </w:p>
    <w:p w14:paraId="0B1C56BF" w14:textId="4DF5608F" w:rsidR="0045763C" w:rsidRDefault="0045763C" w:rsidP="00D671F8">
      <w:pPr>
        <w:pStyle w:val="B1"/>
        <w:rPr>
          <w:lang w:eastAsia="ko-KR"/>
        </w:rPr>
      </w:pPr>
    </w:p>
    <w:p w14:paraId="53E6B942" w14:textId="486838C7" w:rsidR="00255229" w:rsidRPr="0042466D" w:rsidRDefault="00255229" w:rsidP="002552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62A968D7" w14:textId="77777777" w:rsidR="00255229" w:rsidRDefault="00255229" w:rsidP="00255229">
      <w:pPr>
        <w:pStyle w:val="3"/>
        <w:rPr>
          <w:lang w:eastAsia="ja-JP"/>
        </w:rPr>
      </w:pPr>
      <w:bookmarkStart w:id="129" w:name="_Toc1224193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29"/>
    </w:p>
    <w:p w14:paraId="1827EE8D" w14:textId="77777777" w:rsidR="00255229" w:rsidRDefault="00255229" w:rsidP="00255229">
      <w:pPr>
        <w:rPr>
          <w:lang w:eastAsia="ja-JP"/>
        </w:rPr>
      </w:pPr>
      <w:r w:rsidRPr="00F0713C">
        <w:rPr>
          <w:b/>
          <w:bCs/>
          <w:lang w:eastAsia="ja-JP"/>
        </w:rPr>
        <w:t xml:space="preserve">Service operation name: </w:t>
      </w:r>
      <w:proofErr w:type="spellStart"/>
      <w:r>
        <w:rPr>
          <w:lang w:eastAsia="ja-JP"/>
        </w:rPr>
        <w:t>Nnwdaf_MLModelInfo_Request</w:t>
      </w:r>
      <w:proofErr w:type="spellEnd"/>
    </w:p>
    <w:p w14:paraId="4EF76705" w14:textId="77777777" w:rsidR="00255229" w:rsidRDefault="00255229" w:rsidP="00255229">
      <w:pPr>
        <w:rPr>
          <w:lang w:eastAsia="ja-JP"/>
        </w:rPr>
      </w:pPr>
      <w:r w:rsidRPr="00F0713C">
        <w:rPr>
          <w:b/>
          <w:bCs/>
          <w:lang w:eastAsia="ja-JP"/>
        </w:rPr>
        <w:lastRenderedPageBreak/>
        <w:t>Description:</w:t>
      </w:r>
      <w:r>
        <w:rPr>
          <w:lang w:eastAsia="ja-JP"/>
        </w:rPr>
        <w:t xml:space="preserve"> The consumer requests NWDAF ML Model Information.</w:t>
      </w:r>
    </w:p>
    <w:p w14:paraId="043815D1" w14:textId="77777777" w:rsidR="00255229" w:rsidRDefault="00255229" w:rsidP="00255229">
      <w:pPr>
        <w:rPr>
          <w:lang w:eastAsia="ja-JP"/>
        </w:rPr>
      </w:pPr>
      <w:r w:rsidRPr="00F0713C">
        <w:rPr>
          <w:b/>
          <w:bCs/>
          <w:lang w:eastAsia="ja-JP"/>
        </w:rPr>
        <w:t>Inputs, Required:</w:t>
      </w:r>
      <w:r>
        <w:rPr>
          <w:lang w:eastAsia="ja-JP"/>
        </w:rPr>
        <w:t xml:space="preserve"> (Set of) Analytics ID(s) defined in Table 7.1-2.</w:t>
      </w:r>
    </w:p>
    <w:p w14:paraId="76A9B516" w14:textId="4DFA3ABC" w:rsidR="00255229" w:rsidRDefault="00255229" w:rsidP="00255229">
      <w:pPr>
        <w:rPr>
          <w:ins w:id="130" w:author="ETRI" w:date="2023-02-09T14:41:00Z"/>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ins w:id="131" w:author="ETRI" w:date="2023-02-09T14:40:00Z">
        <w:r>
          <w:rPr>
            <w:lang w:eastAsia="ja-JP"/>
          </w:rPr>
          <w:t xml:space="preserve">, Analytics feedback </w:t>
        </w:r>
        <w:proofErr w:type="spellStart"/>
        <w:r>
          <w:rPr>
            <w:lang w:eastAsia="ja-JP"/>
          </w:rPr>
          <w:t>informaiton</w:t>
        </w:r>
      </w:ins>
      <w:proofErr w:type="spellEnd"/>
      <w:r>
        <w:rPr>
          <w:lang w:eastAsia="ja-JP"/>
        </w:rPr>
        <w:t>.</w:t>
      </w:r>
    </w:p>
    <w:p w14:paraId="13AC0AF4" w14:textId="6608A303" w:rsidR="00255229" w:rsidRPr="004B4D48" w:rsidRDefault="00255229">
      <w:pPr>
        <w:pStyle w:val="NO"/>
        <w:rPr>
          <w:lang w:eastAsia="ja-JP"/>
        </w:rPr>
        <w:pPrChange w:id="132" w:author="ETRI" w:date="2023-02-09T14:41:00Z">
          <w:pPr/>
        </w:pPrChange>
      </w:pPr>
      <w:ins w:id="133" w:author="ETRI" w:date="2023-02-09T14:41:00Z">
        <w:r w:rsidRPr="004B4D48">
          <w:rPr>
            <w:lang w:eastAsia="ko-KR"/>
            <w:rPrChange w:id="134" w:author="ETRI" w:date="2023-02-09T14:46:00Z">
              <w:rPr>
                <w:highlight w:val="lightGray"/>
                <w:lang w:eastAsia="ko-KR"/>
              </w:rPr>
            </w:rPrChange>
          </w:rPr>
          <w:t>NOTE:</w:t>
        </w:r>
        <w:r w:rsidRPr="004B4D48">
          <w:rPr>
            <w:lang w:eastAsia="ko-KR"/>
            <w:rPrChange w:id="135" w:author="ETRI" w:date="2023-02-09T14:46:00Z">
              <w:rPr>
                <w:highlight w:val="lightGray"/>
                <w:lang w:eastAsia="ko-KR"/>
              </w:rPr>
            </w:rPrChange>
          </w:rPr>
          <w:tab/>
        </w:r>
        <w:bookmarkStart w:id="136" w:name="_Hlk126843825"/>
        <w:r w:rsidRPr="004B4D48">
          <w:rPr>
            <w:lang w:eastAsia="ko-KR"/>
            <w:rPrChange w:id="137" w:author="ETRI" w:date="2023-02-09T14:46:00Z">
              <w:rPr>
                <w:highlight w:val="lightGray"/>
                <w:lang w:eastAsia="ko-KR"/>
              </w:rPr>
            </w:rPrChange>
          </w:rPr>
          <w:t>Analytics feedback information for the previously prov</w:t>
        </w:r>
      </w:ins>
      <w:ins w:id="138" w:author="ETRI" w:date="2023-02-09T14:45:00Z">
        <w:r w:rsidR="004B4D48" w:rsidRPr="004B4D48">
          <w:rPr>
            <w:lang w:eastAsia="ko-KR"/>
            <w:rPrChange w:id="139" w:author="ETRI" w:date="2023-02-09T14:46:00Z">
              <w:rPr>
                <w:shd w:val="pct15" w:color="auto" w:fill="FFFFFF"/>
                <w:lang w:eastAsia="ko-KR"/>
              </w:rPr>
            </w:rPrChange>
          </w:rPr>
          <w:t>isioned ML model</w:t>
        </w:r>
      </w:ins>
      <w:ins w:id="140" w:author="ETRI" w:date="2023-02-09T14:41:00Z">
        <w:r w:rsidRPr="004B4D48">
          <w:rPr>
            <w:lang w:eastAsia="ko-KR"/>
            <w:rPrChange w:id="141" w:author="ETRI" w:date="2023-02-09T14:46:00Z">
              <w:rPr>
                <w:highlight w:val="lightGray"/>
                <w:lang w:eastAsia="ko-KR"/>
              </w:rPr>
            </w:rPrChange>
          </w:rPr>
          <w:t xml:space="preserve"> by NWDAF</w:t>
        </w:r>
      </w:ins>
      <w:ins w:id="142" w:author="ETRI" w:date="2023-02-09T14:48:00Z">
        <w:r w:rsidR="004B4D48">
          <w:rPr>
            <w:lang w:eastAsia="ko-KR"/>
          </w:rPr>
          <w:t xml:space="preserve"> (if exist)</w:t>
        </w:r>
      </w:ins>
      <w:ins w:id="143" w:author="ETRI" w:date="2023-02-09T14:41:00Z">
        <w:r w:rsidRPr="004B4D48">
          <w:rPr>
            <w:lang w:eastAsia="ko-KR"/>
            <w:rPrChange w:id="144" w:author="ETRI" w:date="2023-02-09T14:46:00Z">
              <w:rPr>
                <w:highlight w:val="lightGray"/>
                <w:lang w:eastAsia="ko-KR"/>
              </w:rPr>
            </w:rPrChange>
          </w:rPr>
          <w:t xml:space="preserve"> can be included in the </w:t>
        </w:r>
      </w:ins>
      <w:proofErr w:type="spellStart"/>
      <w:ins w:id="145" w:author="ETRI" w:date="2023-02-09T14:46:00Z">
        <w:r w:rsidR="004B4D48" w:rsidRPr="004B4D48">
          <w:rPr>
            <w:lang w:eastAsia="ko-KR"/>
            <w:rPrChange w:id="146" w:author="ETRI" w:date="2023-02-09T14:46:00Z">
              <w:rPr>
                <w:shd w:val="pct15" w:color="auto" w:fill="FFFFFF"/>
                <w:lang w:eastAsia="ko-KR"/>
              </w:rPr>
            </w:rPrChange>
          </w:rPr>
          <w:t>the</w:t>
        </w:r>
        <w:proofErr w:type="spellEnd"/>
        <w:r w:rsidR="004B4D48" w:rsidRPr="004B4D48">
          <w:rPr>
            <w:lang w:eastAsia="ko-KR"/>
            <w:rPrChange w:id="147" w:author="ETRI" w:date="2023-02-09T14:46:00Z">
              <w:rPr>
                <w:shd w:val="pct15" w:color="auto" w:fill="FFFFFF"/>
                <w:lang w:eastAsia="ko-KR"/>
              </w:rPr>
            </w:rPrChange>
          </w:rPr>
          <w:t xml:space="preserve"> subsequent</w:t>
        </w:r>
      </w:ins>
      <w:ins w:id="148" w:author="ETRI" w:date="2023-02-09T14:41:00Z">
        <w:r w:rsidRPr="004B4D48">
          <w:rPr>
            <w:lang w:eastAsia="ko-KR"/>
            <w:rPrChange w:id="149" w:author="ETRI" w:date="2023-02-09T14:46:00Z">
              <w:rPr>
                <w:highlight w:val="lightGray"/>
                <w:lang w:eastAsia="ko-KR"/>
              </w:rPr>
            </w:rPrChange>
          </w:rPr>
          <w:t xml:space="preserve"> </w:t>
        </w:r>
        <w:proofErr w:type="spellStart"/>
        <w:r w:rsidRPr="004B4D48">
          <w:rPr>
            <w:lang w:eastAsia="ko-KR"/>
            <w:rPrChange w:id="150" w:author="ETRI" w:date="2023-02-09T14:46:00Z">
              <w:rPr>
                <w:highlight w:val="lightGray"/>
                <w:lang w:eastAsia="ko-KR"/>
              </w:rPr>
            </w:rPrChange>
          </w:rPr>
          <w:t>Nnwdaf_AnalyticsInfo_Request</w:t>
        </w:r>
        <w:proofErr w:type="spellEnd"/>
        <w:r w:rsidRPr="004B4D48">
          <w:rPr>
            <w:lang w:eastAsia="ko-KR"/>
            <w:rPrChange w:id="151" w:author="ETRI" w:date="2023-02-09T14:46:00Z">
              <w:rPr>
                <w:highlight w:val="lightGray"/>
                <w:lang w:eastAsia="ko-KR"/>
              </w:rPr>
            </w:rPrChange>
          </w:rPr>
          <w:t xml:space="preserve">. </w:t>
        </w:r>
      </w:ins>
      <w:bookmarkEnd w:id="136"/>
    </w:p>
    <w:p w14:paraId="6794F5BD" w14:textId="77777777" w:rsidR="00255229" w:rsidRDefault="00255229" w:rsidP="00255229">
      <w:pPr>
        <w:rPr>
          <w:lang w:eastAsia="ja-JP"/>
        </w:rPr>
      </w:pPr>
      <w:r w:rsidRPr="00F0713C">
        <w:rPr>
          <w:b/>
          <w:bCs/>
          <w:lang w:eastAsia="ja-JP"/>
        </w:rPr>
        <w:t>Outputs, Required:</w:t>
      </w:r>
      <w:r>
        <w:rPr>
          <w:lang w:eastAsia="ja-JP"/>
        </w:rPr>
        <w:t xml:space="preserve"> Set of:</w:t>
      </w:r>
    </w:p>
    <w:p w14:paraId="58A45177" w14:textId="77777777" w:rsidR="00255229" w:rsidRDefault="00255229" w:rsidP="00255229">
      <w:pPr>
        <w:pStyle w:val="B1"/>
        <w:rPr>
          <w:lang w:eastAsia="ja-JP"/>
        </w:rPr>
      </w:pPr>
      <w:r>
        <w:rPr>
          <w:lang w:eastAsia="ja-JP"/>
        </w:rPr>
        <w:t>-</w:t>
      </w:r>
      <w:r>
        <w:rPr>
          <w:lang w:eastAsia="ja-JP"/>
        </w:rPr>
        <w:tab/>
        <w:t>the tuple (Analytics ID, address (e.g. URL or FQDN) of Model file), when multiple ML models is not supported; or</w:t>
      </w:r>
    </w:p>
    <w:p w14:paraId="32D61B19" w14:textId="77777777" w:rsidR="00255229" w:rsidRDefault="00255229" w:rsidP="00255229">
      <w:pPr>
        <w:pStyle w:val="B1"/>
        <w:rPr>
          <w:lang w:eastAsia="ja-JP"/>
        </w:rPr>
      </w:pPr>
      <w:r>
        <w:rPr>
          <w:lang w:eastAsia="ja-JP"/>
        </w:rPr>
        <w:t>-</w:t>
      </w:r>
      <w:r>
        <w:rPr>
          <w:lang w:eastAsia="ja-JP"/>
        </w:rPr>
        <w:tab/>
        <w:t>the tuple (Analytics ID, one or more tuples of unique ML Model identifier and address (e.g. URL or FQDN) of Model file).</w:t>
      </w:r>
    </w:p>
    <w:p w14:paraId="5ADA51E4" w14:textId="77777777" w:rsidR="00255229" w:rsidRDefault="00255229" w:rsidP="00255229">
      <w:pPr>
        <w:rPr>
          <w:lang w:eastAsia="ja-JP"/>
        </w:rPr>
      </w:pPr>
      <w:r w:rsidRPr="00F0713C">
        <w:rPr>
          <w:b/>
          <w:bCs/>
          <w:lang w:eastAsia="ja-JP"/>
        </w:rPr>
        <w:t>Outputs, Optional:</w:t>
      </w:r>
      <w:r>
        <w:rPr>
          <w:lang w:eastAsia="ja-JP"/>
        </w:rPr>
        <w:t xml:space="preserve"> Validity period, Spatial validity.</w:t>
      </w:r>
    </w:p>
    <w:p w14:paraId="23D9D9DA" w14:textId="77875769" w:rsidR="00255229" w:rsidRPr="00255229" w:rsidRDefault="00255229" w:rsidP="00D671F8">
      <w:pPr>
        <w:pStyle w:val="B1"/>
        <w:rPr>
          <w:lang w:eastAsia="ko-KR"/>
        </w:rPr>
      </w:pPr>
    </w:p>
    <w:p w14:paraId="1E314178" w14:textId="77777777" w:rsidR="00255229" w:rsidRDefault="00255229"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3656" w14:textId="77777777" w:rsidR="004067A8" w:rsidRDefault="004067A8">
      <w:r>
        <w:separator/>
      </w:r>
    </w:p>
  </w:endnote>
  <w:endnote w:type="continuationSeparator" w:id="0">
    <w:p w14:paraId="13C09C7E" w14:textId="77777777" w:rsidR="004067A8" w:rsidRDefault="0040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16517" w14:textId="77777777" w:rsidR="004067A8" w:rsidRDefault="004067A8">
      <w:r>
        <w:separator/>
      </w:r>
    </w:p>
  </w:footnote>
  <w:footnote w:type="continuationSeparator" w:id="0">
    <w:p w14:paraId="0C12FED8" w14:textId="77777777" w:rsidR="004067A8" w:rsidRDefault="0040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5F8C"/>
    <w:rsid w:val="000A6394"/>
    <w:rsid w:val="000B3482"/>
    <w:rsid w:val="000B7FED"/>
    <w:rsid w:val="000C038A"/>
    <w:rsid w:val="000C44CC"/>
    <w:rsid w:val="000C6598"/>
    <w:rsid w:val="000D44B3"/>
    <w:rsid w:val="00120EC1"/>
    <w:rsid w:val="001234A9"/>
    <w:rsid w:val="001272F5"/>
    <w:rsid w:val="001451E9"/>
    <w:rsid w:val="00145D43"/>
    <w:rsid w:val="00146396"/>
    <w:rsid w:val="00151E69"/>
    <w:rsid w:val="0016270B"/>
    <w:rsid w:val="001760C2"/>
    <w:rsid w:val="00182377"/>
    <w:rsid w:val="00192C46"/>
    <w:rsid w:val="001937E1"/>
    <w:rsid w:val="00197457"/>
    <w:rsid w:val="001A08B3"/>
    <w:rsid w:val="001A7B60"/>
    <w:rsid w:val="001A7B62"/>
    <w:rsid w:val="001B52F0"/>
    <w:rsid w:val="001B6018"/>
    <w:rsid w:val="001B7A65"/>
    <w:rsid w:val="001C2FA6"/>
    <w:rsid w:val="001D07B9"/>
    <w:rsid w:val="001D6FB3"/>
    <w:rsid w:val="001E32BD"/>
    <w:rsid w:val="001E41F3"/>
    <w:rsid w:val="00200063"/>
    <w:rsid w:val="00217B40"/>
    <w:rsid w:val="00223DCF"/>
    <w:rsid w:val="00224B3C"/>
    <w:rsid w:val="00225CB8"/>
    <w:rsid w:val="002335E0"/>
    <w:rsid w:val="00233E53"/>
    <w:rsid w:val="00245A3A"/>
    <w:rsid w:val="00250439"/>
    <w:rsid w:val="00250DBF"/>
    <w:rsid w:val="002529D7"/>
    <w:rsid w:val="00255229"/>
    <w:rsid w:val="0026004D"/>
    <w:rsid w:val="002632AE"/>
    <w:rsid w:val="002640DD"/>
    <w:rsid w:val="00265628"/>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4026E4"/>
    <w:rsid w:val="004067A8"/>
    <w:rsid w:val="00410371"/>
    <w:rsid w:val="004242F1"/>
    <w:rsid w:val="0044251C"/>
    <w:rsid w:val="004427B2"/>
    <w:rsid w:val="0045763C"/>
    <w:rsid w:val="004623C9"/>
    <w:rsid w:val="00485D36"/>
    <w:rsid w:val="00490216"/>
    <w:rsid w:val="004A601C"/>
    <w:rsid w:val="004B4D48"/>
    <w:rsid w:val="004B75B7"/>
    <w:rsid w:val="004C16BE"/>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A12E0"/>
    <w:rsid w:val="005A7795"/>
    <w:rsid w:val="005B7FD5"/>
    <w:rsid w:val="005E2C44"/>
    <w:rsid w:val="005E3671"/>
    <w:rsid w:val="00621188"/>
    <w:rsid w:val="006257ED"/>
    <w:rsid w:val="00640A49"/>
    <w:rsid w:val="00650826"/>
    <w:rsid w:val="00652588"/>
    <w:rsid w:val="00663EC5"/>
    <w:rsid w:val="00665C47"/>
    <w:rsid w:val="00671413"/>
    <w:rsid w:val="00673C11"/>
    <w:rsid w:val="00695808"/>
    <w:rsid w:val="006A6516"/>
    <w:rsid w:val="006B46FB"/>
    <w:rsid w:val="006B5544"/>
    <w:rsid w:val="006E21FB"/>
    <w:rsid w:val="006E5667"/>
    <w:rsid w:val="00704F74"/>
    <w:rsid w:val="00712029"/>
    <w:rsid w:val="0071597F"/>
    <w:rsid w:val="00732346"/>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70DB"/>
    <w:rsid w:val="008863B9"/>
    <w:rsid w:val="008A45A6"/>
    <w:rsid w:val="008A54DB"/>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87938"/>
    <w:rsid w:val="00991B88"/>
    <w:rsid w:val="009A32E9"/>
    <w:rsid w:val="009A5753"/>
    <w:rsid w:val="009A579D"/>
    <w:rsid w:val="009A767D"/>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7671C"/>
    <w:rsid w:val="00A911AD"/>
    <w:rsid w:val="00AA2CBC"/>
    <w:rsid w:val="00AC2208"/>
    <w:rsid w:val="00AC5820"/>
    <w:rsid w:val="00AD1CD8"/>
    <w:rsid w:val="00AD575B"/>
    <w:rsid w:val="00B05DA0"/>
    <w:rsid w:val="00B11ED0"/>
    <w:rsid w:val="00B14A79"/>
    <w:rsid w:val="00B258BB"/>
    <w:rsid w:val="00B30161"/>
    <w:rsid w:val="00B301F3"/>
    <w:rsid w:val="00B439CA"/>
    <w:rsid w:val="00B47973"/>
    <w:rsid w:val="00B6038F"/>
    <w:rsid w:val="00B67B97"/>
    <w:rsid w:val="00B70A4E"/>
    <w:rsid w:val="00B71B25"/>
    <w:rsid w:val="00B76CDC"/>
    <w:rsid w:val="00B968C8"/>
    <w:rsid w:val="00BA2196"/>
    <w:rsid w:val="00BA3EC5"/>
    <w:rsid w:val="00BA51D9"/>
    <w:rsid w:val="00BB5DFC"/>
    <w:rsid w:val="00BD279D"/>
    <w:rsid w:val="00BD6BB8"/>
    <w:rsid w:val="00C476B0"/>
    <w:rsid w:val="00C66BA2"/>
    <w:rsid w:val="00C736D6"/>
    <w:rsid w:val="00C873C1"/>
    <w:rsid w:val="00C94E69"/>
    <w:rsid w:val="00C95985"/>
    <w:rsid w:val="00CA15DD"/>
    <w:rsid w:val="00CA65DA"/>
    <w:rsid w:val="00CA79FF"/>
    <w:rsid w:val="00CB5409"/>
    <w:rsid w:val="00CB5435"/>
    <w:rsid w:val="00CC1770"/>
    <w:rsid w:val="00CC28DF"/>
    <w:rsid w:val="00CC5026"/>
    <w:rsid w:val="00CC68D0"/>
    <w:rsid w:val="00CD06D8"/>
    <w:rsid w:val="00CE036C"/>
    <w:rsid w:val="00CE29FA"/>
    <w:rsid w:val="00D03F9A"/>
    <w:rsid w:val="00D063F2"/>
    <w:rsid w:val="00D06D51"/>
    <w:rsid w:val="00D11BDB"/>
    <w:rsid w:val="00D218C5"/>
    <w:rsid w:val="00D24991"/>
    <w:rsid w:val="00D359E7"/>
    <w:rsid w:val="00D47B1D"/>
    <w:rsid w:val="00D50255"/>
    <w:rsid w:val="00D53A4A"/>
    <w:rsid w:val="00D66520"/>
    <w:rsid w:val="00D671F8"/>
    <w:rsid w:val="00D855FC"/>
    <w:rsid w:val="00D935A8"/>
    <w:rsid w:val="00DA0F7E"/>
    <w:rsid w:val="00DA19EC"/>
    <w:rsid w:val="00DC2CA2"/>
    <w:rsid w:val="00DE34CF"/>
    <w:rsid w:val="00DE74A9"/>
    <w:rsid w:val="00E07A52"/>
    <w:rsid w:val="00E10DB1"/>
    <w:rsid w:val="00E12852"/>
    <w:rsid w:val="00E12DC9"/>
    <w:rsid w:val="00E13F1C"/>
    <w:rsid w:val="00E13F3D"/>
    <w:rsid w:val="00E34898"/>
    <w:rsid w:val="00E443E5"/>
    <w:rsid w:val="00E473F0"/>
    <w:rsid w:val="00E66EA9"/>
    <w:rsid w:val="00E7094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34EBB"/>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467625201">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198470093">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7</Pages>
  <Words>2454</Words>
  <Characters>13992</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12</cp:revision>
  <cp:lastPrinted>1899-12-31T23:00:00Z</cp:lastPrinted>
  <dcterms:created xsi:type="dcterms:W3CDTF">2023-01-09T08:24:00Z</dcterms:created>
  <dcterms:modified xsi:type="dcterms:W3CDTF">2023-02-10T07:57:00Z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